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34B78B08"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8A469C">
        <w:rPr>
          <w:rFonts w:ascii="Arial" w:hAnsi="Arial"/>
          <w:b/>
          <w:sz w:val="24"/>
        </w:rPr>
        <w:t>3GPP TSG-RAN WG4 Meeting #115</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8A469C">
        <w:rPr>
          <w:rFonts w:ascii="Arial" w:hAnsi="Arial"/>
          <w:b/>
          <w:sz w:val="24"/>
          <w:lang w:eastAsia="zh-CN"/>
        </w:rPr>
        <w:t>R4-2507027</w:t>
      </w:r>
      <w:r w:rsidR="002F711A">
        <w:rPr>
          <w:rFonts w:ascii="Arial" w:hAnsi="Arial"/>
          <w:b/>
          <w:sz w:val="24"/>
        </w:rPr>
        <w:fldChar w:fldCharType="end"/>
      </w:r>
    </w:p>
    <w:p w14:paraId="09B24F27" w14:textId="29C6CFB7"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8A469C">
        <w:rPr>
          <w:rFonts w:ascii="Arial" w:eastAsia="MS Mincho" w:hAnsi="Arial"/>
          <w:b/>
          <w:noProof/>
          <w:sz w:val="24"/>
          <w:lang w:eastAsia="zh-CN"/>
        </w:rPr>
        <w:t>Malta, MT, 19 - 23 May,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65B1D350"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8A469C">
        <w:rPr>
          <w:rFonts w:ascii="Arial" w:hAnsi="Arial"/>
          <w:sz w:val="24"/>
          <w:lang w:val="en-US" w:eastAsia="zh-CN"/>
        </w:rPr>
        <w:t>Discussion on SBFD demodulation performance requirements</w:t>
      </w:r>
      <w:r w:rsidR="00E10381">
        <w:rPr>
          <w:rFonts w:ascii="Arial" w:hAnsi="Arial"/>
          <w:sz w:val="24"/>
          <w:lang w:val="en-US" w:eastAsia="zh-CN"/>
        </w:rPr>
        <w:fldChar w:fldCharType="end"/>
      </w:r>
    </w:p>
    <w:p w14:paraId="602DCD62" w14:textId="359D67B5"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8A469C">
        <w:rPr>
          <w:rStyle w:val="afd"/>
          <w:lang w:val="fr-FR"/>
        </w:rPr>
        <w:t>Huawei,HiSilicon</w:t>
      </w:r>
      <w:r w:rsidR="00B3237E" w:rsidRPr="00232768">
        <w:rPr>
          <w:rStyle w:val="afd"/>
          <w:lang w:val="fr-FR"/>
        </w:rPr>
        <w:fldChar w:fldCharType="end"/>
      </w:r>
    </w:p>
    <w:p w14:paraId="582D0E47" w14:textId="0AB395C3"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8A469C">
        <w:rPr>
          <w:rFonts w:ascii="Arial" w:hAnsi="Arial"/>
          <w:sz w:val="24"/>
          <w:lang w:val="pt-BR"/>
        </w:rPr>
        <w:t>7.25.6</w:t>
      </w:r>
      <w:r w:rsidR="00232768">
        <w:rPr>
          <w:rFonts w:ascii="Arial" w:hAnsi="Arial"/>
          <w:sz w:val="24"/>
          <w:lang w:val="pt-BR"/>
        </w:rPr>
        <w:fldChar w:fldCharType="end"/>
      </w:r>
    </w:p>
    <w:p w14:paraId="5389A64A" w14:textId="5900B23C"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8A469C">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6566BFB1" w:rsidR="008C7FB6" w:rsidRPr="001B33CB" w:rsidRDefault="008C7FB6" w:rsidP="008C7FB6">
      <w:pPr>
        <w:rPr>
          <w:lang w:val="en-US" w:eastAsia="zh-CN"/>
        </w:rPr>
      </w:pPr>
      <w:r w:rsidRPr="001B33CB">
        <w:rPr>
          <w:lang w:eastAsia="zh-CN"/>
        </w:rPr>
        <w:t>During RAN#</w:t>
      </w:r>
      <w:r w:rsidR="00155662">
        <w:rPr>
          <w:lang w:eastAsia="zh-CN"/>
        </w:rPr>
        <w:t>1</w:t>
      </w:r>
      <w:r w:rsidR="00690281">
        <w:rPr>
          <w:lang w:eastAsia="zh-CN"/>
        </w:rPr>
        <w:t>0</w:t>
      </w:r>
      <w:r w:rsidR="0056708A">
        <w:rPr>
          <w:lang w:eastAsia="zh-CN"/>
        </w:rPr>
        <w:t>4</w:t>
      </w:r>
      <w:r w:rsidRPr="001B33CB">
        <w:rPr>
          <w:lang w:eastAsia="zh-CN"/>
        </w:rPr>
        <w:t xml:space="preserve"> meeting, </w:t>
      </w:r>
      <w:r w:rsidR="00690281">
        <w:rPr>
          <w:lang w:eastAsia="zh-CN"/>
        </w:rPr>
        <w:t>Revised WID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8A469C">
        <w:rPr>
          <w:lang w:eastAsia="zh-CN"/>
        </w:rPr>
        <w:t>[1]</w:t>
      </w:r>
      <w:r w:rsidR="00BE654D">
        <w:rPr>
          <w:lang w:eastAsia="zh-CN"/>
        </w:rPr>
        <w:fldChar w:fldCharType="end"/>
      </w:r>
      <w:r w:rsidR="00BE654D">
        <w:rPr>
          <w:lang w:eastAsia="zh-CN"/>
        </w:rPr>
        <w:t xml:space="preserve"> </w:t>
      </w:r>
      <w:r w:rsidR="0056708A">
        <w:rPr>
          <w:lang w:eastAsia="zh-CN"/>
        </w:rPr>
        <w:t>on e</w:t>
      </w:r>
      <w:r w:rsidR="0056708A" w:rsidRPr="0056708A">
        <w:rPr>
          <w:lang w:eastAsia="zh-CN"/>
        </w:rPr>
        <w:t>volution of NR duplex operation: Sub-band full duplex (SBFD)</w:t>
      </w:r>
      <w:r w:rsidR="0056708A">
        <w:rPr>
          <w:lang w:eastAsia="zh-CN"/>
        </w:rPr>
        <w:t xml:space="preserve">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56708A" w:rsidRPr="0056708A">
        <w:rPr>
          <w:lang w:val="en-US" w:eastAsia="zh-CN"/>
        </w:rPr>
        <w:t>SBFD demodulation performance requirements</w:t>
      </w:r>
      <w:r w:rsidR="001616E8" w:rsidRPr="001616E8">
        <w:rPr>
          <w:lang w:val="en-US" w:eastAsia="zh-CN"/>
        </w:rPr>
        <w:t>.</w:t>
      </w:r>
    </w:p>
    <w:p w14:paraId="482F2020" w14:textId="397E7EC2" w:rsidR="001616E8" w:rsidRDefault="00E24AD9" w:rsidP="001616E8">
      <w:pPr>
        <w:pStyle w:val="1"/>
        <w:spacing w:before="0" w:after="0"/>
        <w:rPr>
          <w:lang w:val="en-US" w:eastAsia="zh-CN"/>
        </w:rPr>
      </w:pPr>
      <w:r>
        <w:rPr>
          <w:lang w:val="en-US" w:eastAsia="zh-CN"/>
        </w:rPr>
        <w:t>Discussion</w:t>
      </w:r>
    </w:p>
    <w:p w14:paraId="72C5E258" w14:textId="32B08B54" w:rsidR="00FD6DA0" w:rsidRPr="004077EA" w:rsidRDefault="0056708A" w:rsidP="00FD6DA0">
      <w:pPr>
        <w:pStyle w:val="2"/>
        <w:rPr>
          <w:lang w:val="en-US" w:eastAsia="zh-CN"/>
        </w:rPr>
      </w:pPr>
      <w:r>
        <w:rPr>
          <w:rFonts w:hint="eastAsia"/>
          <w:lang w:val="en-US" w:eastAsia="zh-CN"/>
        </w:rPr>
        <w:t>U</w:t>
      </w:r>
      <w:r>
        <w:rPr>
          <w:lang w:val="en-US" w:eastAsia="zh-CN"/>
        </w:rPr>
        <w:t>E demodulation performance requirements</w:t>
      </w:r>
      <w:bookmarkStart w:id="0" w:name="_Hlk196493519"/>
    </w:p>
    <w:p w14:paraId="4A5445BC" w14:textId="466640BF" w:rsidR="008D6C4E" w:rsidRDefault="008D6C4E" w:rsidP="008D6C4E">
      <w:pPr>
        <w:pStyle w:val="3"/>
        <w:rPr>
          <w:lang w:val="en-US" w:eastAsia="zh-CN"/>
        </w:rPr>
      </w:pPr>
      <w:r>
        <w:rPr>
          <w:lang w:val="en-US" w:eastAsia="zh-CN"/>
        </w:rPr>
        <w:t>General</w:t>
      </w:r>
    </w:p>
    <w:p w14:paraId="579C3EBD" w14:textId="77777777" w:rsidR="008D6C4E" w:rsidRPr="008D6C4E" w:rsidRDefault="008D6C4E" w:rsidP="008D6C4E">
      <w:pPr>
        <w:rPr>
          <w:b/>
          <w:bCs/>
          <w:u w:val="single"/>
          <w:lang w:val="en-US" w:eastAsia="zh-CN"/>
        </w:rPr>
      </w:pPr>
      <w:r w:rsidRPr="008D6C4E">
        <w:rPr>
          <w:rFonts w:hint="eastAsia"/>
          <w:b/>
          <w:bCs/>
          <w:u w:val="single"/>
          <w:lang w:val="en-US" w:eastAsia="zh-CN"/>
        </w:rPr>
        <w:t>N</w:t>
      </w:r>
      <w:r w:rsidRPr="008D6C4E">
        <w:rPr>
          <w:b/>
          <w:bCs/>
          <w:u w:val="single"/>
          <w:lang w:val="en-US" w:eastAsia="zh-CN"/>
        </w:rPr>
        <w:t>umber of DL subband</w:t>
      </w:r>
    </w:p>
    <w:p w14:paraId="52534519" w14:textId="3DD68BA3" w:rsidR="00DE2578" w:rsidRDefault="008D6C4E" w:rsidP="008D6C4E">
      <w:pPr>
        <w:rPr>
          <w:lang w:val="en-US" w:eastAsia="zh-CN"/>
        </w:rPr>
      </w:pPr>
      <w:r>
        <w:rPr>
          <w:lang w:val="en-US" w:eastAsia="zh-CN"/>
        </w:rPr>
        <w:t xml:space="preserve">RAN1 is still discussing whether two DL subband and one UL subband case is an optional feature based on UE capability. </w:t>
      </w:r>
      <w:proofErr w:type="gramStart"/>
      <w:r>
        <w:rPr>
          <w:lang w:val="en-US" w:eastAsia="zh-CN"/>
        </w:rPr>
        <w:t>So</w:t>
      </w:r>
      <w:proofErr w:type="gramEnd"/>
      <w:r>
        <w:rPr>
          <w:lang w:val="en-US" w:eastAsia="zh-CN"/>
        </w:rPr>
        <w:t xml:space="preserve"> we propose to consider one </w:t>
      </w:r>
      <w:r w:rsidRPr="00366056">
        <w:rPr>
          <w:lang w:val="en-US" w:eastAsia="zh-CN"/>
        </w:rPr>
        <w:t>DL subband and one UL subband case</w:t>
      </w:r>
      <w:r>
        <w:rPr>
          <w:lang w:val="en-US" w:eastAsia="zh-CN"/>
        </w:rPr>
        <w:t xml:space="preserve"> as high priority.</w:t>
      </w:r>
      <w:r w:rsidR="00825D37">
        <w:rPr>
          <w:lang w:val="en-US" w:eastAsia="zh-CN"/>
        </w:rPr>
        <w:t xml:space="preserve"> FFS whether to consider two </w:t>
      </w:r>
      <w:r w:rsidR="00825D37" w:rsidRPr="00825D37">
        <w:rPr>
          <w:lang w:val="en-US" w:eastAsia="zh-CN"/>
        </w:rPr>
        <w:t>DL subband and one UL subband case</w:t>
      </w:r>
      <w:r w:rsidR="00825D37">
        <w:rPr>
          <w:lang w:val="en-US" w:eastAsia="zh-CN"/>
        </w:rPr>
        <w:t xml:space="preserve"> based on RAN1 agreement.</w:t>
      </w:r>
    </w:p>
    <w:p w14:paraId="5BCEAA9D" w14:textId="00895295" w:rsidR="008D6C4E" w:rsidRDefault="008D6C4E" w:rsidP="008D6C4E">
      <w:pPr>
        <w:pStyle w:val="Proposal"/>
      </w:pPr>
      <w:r>
        <w:t>C</w:t>
      </w:r>
      <w:r w:rsidRPr="008D6C4E">
        <w:t>onsider one DL subband and one UL subband case as high priority</w:t>
      </w:r>
      <w:r w:rsidR="00442BD2">
        <w:t>.</w:t>
      </w:r>
      <w:r w:rsidR="00825D37" w:rsidRPr="00825D37">
        <w:t xml:space="preserve"> FFS whether to consider two DL subband and one UL subband case based on RAN1 agreement.</w:t>
      </w:r>
    </w:p>
    <w:p w14:paraId="0CE4FCE5" w14:textId="11D8E4E2" w:rsidR="00442BD2" w:rsidRPr="00442BD2" w:rsidRDefault="00B03E04" w:rsidP="00442BD2">
      <w:pPr>
        <w:rPr>
          <w:b/>
          <w:bCs/>
          <w:u w:val="single"/>
          <w:lang w:val="en-US" w:eastAsia="zh-CN"/>
        </w:rPr>
      </w:pPr>
      <w:r>
        <w:rPr>
          <w:b/>
          <w:bCs/>
          <w:u w:val="single"/>
          <w:lang w:val="en-US" w:eastAsia="zh-CN"/>
        </w:rPr>
        <w:t>Number of cases</w:t>
      </w:r>
    </w:p>
    <w:p w14:paraId="59256C03" w14:textId="03BA518C" w:rsidR="00442BD2" w:rsidRDefault="00442BD2" w:rsidP="00442BD2">
      <w:pPr>
        <w:rPr>
          <w:lang w:val="en-US" w:eastAsia="zh-CN"/>
        </w:rPr>
      </w:pPr>
      <w:r>
        <w:rPr>
          <w:lang w:val="en-US" w:eastAsia="zh-CN"/>
        </w:rPr>
        <w:t xml:space="preserve">From our understanding, a UE that supporting SBFD carrier also support TDD carrier, </w:t>
      </w:r>
      <w:r w:rsidR="008F3912">
        <w:rPr>
          <w:lang w:val="en-US" w:eastAsia="zh-CN"/>
        </w:rPr>
        <w:t xml:space="preserve">it is most likely a new TDD pattern, </w:t>
      </w:r>
      <w:r>
        <w:rPr>
          <w:lang w:val="en-US" w:eastAsia="zh-CN"/>
        </w:rPr>
        <w:t xml:space="preserve">so it is enough to verify the performance for </w:t>
      </w:r>
      <w:r>
        <w:rPr>
          <w:rFonts w:hint="eastAsia"/>
          <w:lang w:val="en-US" w:eastAsia="zh-CN"/>
        </w:rPr>
        <w:t>a</w:t>
      </w:r>
      <w:r>
        <w:rPr>
          <w:lang w:val="en-US" w:eastAsia="zh-CN"/>
        </w:rPr>
        <w:t xml:space="preserve"> UE supporting SBFD by testing the existing TDD cases and limited </w:t>
      </w:r>
      <w:r w:rsidR="00B03E04">
        <w:rPr>
          <w:lang w:val="en-US" w:eastAsia="zh-CN"/>
        </w:rPr>
        <w:t xml:space="preserve">number of </w:t>
      </w:r>
      <w:r w:rsidR="00B03E04" w:rsidRPr="00B03E04">
        <w:rPr>
          <w:lang w:val="en-US" w:eastAsia="zh-CN"/>
        </w:rPr>
        <w:t xml:space="preserve">additional SBFD </w:t>
      </w:r>
      <w:r>
        <w:rPr>
          <w:lang w:val="en-US" w:eastAsia="zh-CN"/>
        </w:rPr>
        <w:t xml:space="preserve">cases. There is no need to </w:t>
      </w:r>
      <w:r w:rsidR="00B03E04">
        <w:rPr>
          <w:lang w:val="en-US" w:eastAsia="zh-CN"/>
        </w:rPr>
        <w:t>define lots of cases i</w:t>
      </w:r>
      <w:r w:rsidR="00B03E04" w:rsidRPr="00B03E04">
        <w:rPr>
          <w:lang w:val="en-US" w:eastAsia="zh-CN"/>
        </w:rPr>
        <w:t>ndependent of TDD</w:t>
      </w:r>
      <w:r w:rsidR="00B03E04">
        <w:rPr>
          <w:lang w:val="en-US" w:eastAsia="zh-CN"/>
        </w:rPr>
        <w:t>.</w:t>
      </w:r>
    </w:p>
    <w:p w14:paraId="1772419B" w14:textId="07075F9A" w:rsidR="00B03E04" w:rsidRDefault="00B03E04" w:rsidP="00B03E04">
      <w:pPr>
        <w:pStyle w:val="Proposal"/>
      </w:pPr>
      <w:r>
        <w:rPr>
          <w:rFonts w:hint="eastAsia"/>
        </w:rPr>
        <w:t>D</w:t>
      </w:r>
      <w:r>
        <w:t xml:space="preserve">efine </w:t>
      </w:r>
      <w:r w:rsidRPr="00B03E04">
        <w:t>limited number of additional SBFD cases</w:t>
      </w:r>
      <w:r>
        <w:t>.</w:t>
      </w:r>
    </w:p>
    <w:p w14:paraId="1E1CDCB3" w14:textId="77777777" w:rsidR="00B03E04" w:rsidRPr="008D6C4E" w:rsidRDefault="00B03E04" w:rsidP="00B03E04">
      <w:pPr>
        <w:rPr>
          <w:b/>
          <w:bCs/>
          <w:u w:val="single"/>
          <w:lang w:val="en-US" w:eastAsia="zh-CN"/>
        </w:rPr>
      </w:pPr>
      <w:r w:rsidRPr="008D6C4E">
        <w:rPr>
          <w:rFonts w:hint="eastAsia"/>
          <w:b/>
          <w:bCs/>
          <w:u w:val="single"/>
          <w:lang w:val="en-US" w:eastAsia="zh-CN"/>
        </w:rPr>
        <w:t>C</w:t>
      </w:r>
      <w:r w:rsidRPr="008D6C4E">
        <w:rPr>
          <w:b/>
          <w:bCs/>
          <w:u w:val="single"/>
          <w:lang w:val="en-US" w:eastAsia="zh-CN"/>
        </w:rPr>
        <w:t>hannel bandwidth</w:t>
      </w:r>
      <w:r>
        <w:rPr>
          <w:b/>
          <w:bCs/>
          <w:u w:val="single"/>
          <w:lang w:val="en-US" w:eastAsia="zh-CN"/>
        </w:rPr>
        <w:t xml:space="preserve"> &amp; SCS</w:t>
      </w:r>
    </w:p>
    <w:p w14:paraId="544B926C" w14:textId="4DD9A503" w:rsidR="00B03E04" w:rsidRDefault="00B03E04" w:rsidP="00B03E04">
      <w:pPr>
        <w:rPr>
          <w:lang w:val="en-US" w:eastAsia="zh-CN"/>
        </w:rPr>
      </w:pPr>
      <w:r>
        <w:rPr>
          <w:rFonts w:hint="eastAsia"/>
          <w:lang w:val="en-US" w:eastAsia="zh-CN"/>
        </w:rPr>
        <w:t>F</w:t>
      </w:r>
      <w:r>
        <w:rPr>
          <w:lang w:val="en-US" w:eastAsia="zh-CN"/>
        </w:rPr>
        <w:t xml:space="preserve">or the channel bandwidth and SCS, we propose to use the typical value for the existing TDD cases in TS 38.101-4, i.e. 40MHz </w:t>
      </w:r>
      <w:r w:rsidR="000C1471">
        <w:rPr>
          <w:lang w:val="en-US" w:eastAsia="zh-CN"/>
        </w:rPr>
        <w:t xml:space="preserve">DL subband + 20MHz UL subband </w:t>
      </w:r>
      <w:r>
        <w:rPr>
          <w:lang w:val="en-US" w:eastAsia="zh-CN"/>
        </w:rPr>
        <w:t>for 30kHz SCS</w:t>
      </w:r>
      <w:r w:rsidR="0046504C" w:rsidRPr="0046504C">
        <w:rPr>
          <w:lang w:val="en-US" w:eastAsia="zh-CN"/>
        </w:rPr>
        <w:t xml:space="preserve"> and 100MHz </w:t>
      </w:r>
      <w:r w:rsidR="000C1471" w:rsidRPr="000C1471">
        <w:rPr>
          <w:lang w:val="en-US" w:eastAsia="zh-CN"/>
        </w:rPr>
        <w:t xml:space="preserve">DL subband + </w:t>
      </w:r>
      <w:r w:rsidR="000C1471">
        <w:rPr>
          <w:lang w:val="en-US" w:eastAsia="zh-CN"/>
        </w:rPr>
        <w:t>5</w:t>
      </w:r>
      <w:r w:rsidR="000C1471" w:rsidRPr="000C1471">
        <w:rPr>
          <w:lang w:val="en-US" w:eastAsia="zh-CN"/>
        </w:rPr>
        <w:t xml:space="preserve">0MHz UL subband </w:t>
      </w:r>
      <w:r w:rsidR="0046504C" w:rsidRPr="0046504C">
        <w:rPr>
          <w:lang w:val="en-US" w:eastAsia="zh-CN"/>
        </w:rPr>
        <w:t>for 120kHz SCS</w:t>
      </w:r>
      <w:r>
        <w:rPr>
          <w:lang w:val="en-US" w:eastAsia="zh-CN"/>
        </w:rPr>
        <w:t>.</w:t>
      </w:r>
    </w:p>
    <w:p w14:paraId="40EB4E05" w14:textId="1C006C8C" w:rsidR="00B03E04" w:rsidRDefault="00B03E04" w:rsidP="00B03E04">
      <w:pPr>
        <w:pStyle w:val="Proposal"/>
      </w:pPr>
      <w:r>
        <w:t>U</w:t>
      </w:r>
      <w:r w:rsidRPr="008D6C4E">
        <w:t xml:space="preserve">se the typical value for the existing TDD cases in TS 38.101-4, i.e. </w:t>
      </w:r>
      <w:r w:rsidR="000C1471" w:rsidRPr="000C1471">
        <w:t>40MHz DL subband + 20MHz UL subband for 30kHz SCS and 100MHz DL subband + 50MHz UL subband for 120kHz SCS</w:t>
      </w:r>
      <w:r>
        <w:t>.</w:t>
      </w:r>
    </w:p>
    <w:p w14:paraId="0B2C6AD1" w14:textId="7FEE8B2D" w:rsidR="000E3FBD" w:rsidRPr="000E3FBD" w:rsidRDefault="000E3FBD" w:rsidP="000E3FBD">
      <w:pPr>
        <w:rPr>
          <w:b/>
          <w:bCs/>
          <w:u w:val="single"/>
          <w:lang w:val="en-US" w:eastAsia="zh-CN"/>
        </w:rPr>
      </w:pPr>
      <w:r w:rsidRPr="000E3FBD">
        <w:rPr>
          <w:rFonts w:hint="eastAsia"/>
          <w:b/>
          <w:bCs/>
          <w:u w:val="single"/>
          <w:lang w:val="en-US" w:eastAsia="zh-CN"/>
        </w:rPr>
        <w:t>T</w:t>
      </w:r>
      <w:r w:rsidRPr="000E3FBD">
        <w:rPr>
          <w:b/>
          <w:bCs/>
          <w:u w:val="single"/>
          <w:lang w:val="en-US" w:eastAsia="zh-CN"/>
        </w:rPr>
        <w:t>DD pattern</w:t>
      </w:r>
    </w:p>
    <w:p w14:paraId="7B607788" w14:textId="6946E71A" w:rsidR="00FE3691" w:rsidRDefault="00FE3691" w:rsidP="000E3FBD">
      <w:pPr>
        <w:rPr>
          <w:lang w:val="en-US" w:eastAsia="zh-CN"/>
        </w:rPr>
      </w:pPr>
      <w:r>
        <w:rPr>
          <w:lang w:val="en-US" w:eastAsia="zh-CN"/>
        </w:rPr>
        <w:lastRenderedPageBreak/>
        <w:t xml:space="preserve">In RAN4 demodulation performance requirements definition and in the real network deployment, DDDDDDDSUU for 30kHz SCS and DDDSU for </w:t>
      </w:r>
      <w:r w:rsidR="001F34C5">
        <w:rPr>
          <w:lang w:val="en-US" w:eastAsia="zh-CN"/>
        </w:rPr>
        <w:t>12</w:t>
      </w:r>
      <w:r>
        <w:rPr>
          <w:lang w:val="en-US" w:eastAsia="zh-CN"/>
        </w:rPr>
        <w:t xml:space="preserve">0kHz SCS is typical used. </w:t>
      </w:r>
      <w:r w:rsidR="001F34C5" w:rsidRPr="001F34C5">
        <w:rPr>
          <w:lang w:val="en-US" w:eastAsia="zh-CN"/>
        </w:rPr>
        <w:t xml:space="preserve">To be compatible with </w:t>
      </w:r>
      <w:r w:rsidR="001F34C5">
        <w:rPr>
          <w:lang w:val="en-US" w:eastAsia="zh-CN"/>
        </w:rPr>
        <w:t xml:space="preserve">the above TDD patterns, </w:t>
      </w:r>
      <w:r w:rsidRPr="00FE3691">
        <w:rPr>
          <w:lang w:val="en-US" w:eastAsia="zh-CN"/>
        </w:rPr>
        <w:t xml:space="preserve">we propose to use </w:t>
      </w:r>
      <w:r>
        <w:rPr>
          <w:lang w:val="en-US" w:eastAsia="zh-CN"/>
        </w:rPr>
        <w:t xml:space="preserve">XXXXXXXXUU for 30kHz SCS and XXXXU for 120kHz </w:t>
      </w:r>
      <w:r w:rsidRPr="00FE3691">
        <w:rPr>
          <w:lang w:val="en-US" w:eastAsia="zh-CN"/>
        </w:rPr>
        <w:t xml:space="preserve">for RAN4 </w:t>
      </w:r>
      <w:r>
        <w:rPr>
          <w:lang w:val="en-US" w:eastAsia="zh-CN"/>
        </w:rPr>
        <w:t xml:space="preserve">SBFD </w:t>
      </w:r>
      <w:r w:rsidRPr="00FE3691">
        <w:rPr>
          <w:lang w:val="en-US" w:eastAsia="zh-CN"/>
        </w:rPr>
        <w:t>performance demodulation requirements definition.</w:t>
      </w:r>
    </w:p>
    <w:p w14:paraId="4F663DA6" w14:textId="1AF829B1" w:rsidR="000E3FBD" w:rsidRDefault="00FE3691" w:rsidP="000E3FBD">
      <w:pPr>
        <w:pStyle w:val="Proposal"/>
      </w:pPr>
      <w:r>
        <w:t>U</w:t>
      </w:r>
      <w:r w:rsidRPr="00FE3691">
        <w:t>se XXXXXXXXUU for 30kHz SCS and XXXXU for 120kHz for RAN4 SBFD performance demodulation requirements definition</w:t>
      </w:r>
      <w:r w:rsidR="000E3FBD" w:rsidRPr="000E3FBD">
        <w:t>.</w:t>
      </w:r>
    </w:p>
    <w:p w14:paraId="2F9B11A3" w14:textId="26EC6736" w:rsidR="004077EA" w:rsidRPr="00306F48" w:rsidRDefault="004077EA" w:rsidP="004077EA">
      <w:pPr>
        <w:rPr>
          <w:b/>
          <w:bCs/>
          <w:u w:val="single"/>
          <w:lang w:val="en-US" w:eastAsia="zh-CN"/>
        </w:rPr>
      </w:pPr>
      <w:r>
        <w:rPr>
          <w:b/>
          <w:bCs/>
          <w:u w:val="single"/>
          <w:lang w:val="en-US" w:eastAsia="zh-CN"/>
        </w:rPr>
        <w:t>R</w:t>
      </w:r>
      <w:r w:rsidRPr="004077EA">
        <w:rPr>
          <w:b/>
          <w:bCs/>
          <w:u w:val="single"/>
          <w:lang w:val="en-US" w:eastAsia="zh-CN"/>
        </w:rPr>
        <w:t>epetition</w:t>
      </w:r>
    </w:p>
    <w:p w14:paraId="6B0064C4" w14:textId="5B72FC81" w:rsidR="004077EA" w:rsidRDefault="004077EA" w:rsidP="004077EA">
      <w:pPr>
        <w:rPr>
          <w:lang w:val="en-US" w:eastAsia="zh-CN"/>
        </w:rPr>
      </w:pPr>
      <w:r>
        <w:rPr>
          <w:lang w:val="en-US" w:eastAsia="zh-CN"/>
        </w:rPr>
        <w:t xml:space="preserve">For the repetition, RAN1 consider all repetitions </w:t>
      </w:r>
      <w:r w:rsidRPr="0034773B">
        <w:rPr>
          <w:lang w:val="en-US" w:eastAsia="zh-CN"/>
        </w:rPr>
        <w:t>restricted to SBFD symbols only or non-SBFD symbols only</w:t>
      </w:r>
      <w:r>
        <w:rPr>
          <w:lang w:val="en-US" w:eastAsia="zh-CN"/>
        </w:rPr>
        <w:t xml:space="preserve"> as baseline and allow considering no such restriction based on UE capability. However, based on our understanding, there is no baseband algorithm changed comparing to the existing </w:t>
      </w:r>
      <w:r w:rsidRPr="00306F48">
        <w:rPr>
          <w:lang w:val="en-US" w:eastAsia="zh-CN"/>
        </w:rPr>
        <w:t>repetition</w:t>
      </w:r>
      <w:r>
        <w:rPr>
          <w:lang w:val="en-US" w:eastAsia="zh-CN"/>
        </w:rPr>
        <w:t xml:space="preserve"> cases defined in TS 38.101-4. So we propose to not define </w:t>
      </w:r>
      <w:r w:rsidRPr="00306F48">
        <w:rPr>
          <w:lang w:val="en-US" w:eastAsia="zh-CN"/>
        </w:rPr>
        <w:t>repetition cases</w:t>
      </w:r>
      <w:r>
        <w:rPr>
          <w:lang w:val="en-US" w:eastAsia="zh-CN"/>
        </w:rPr>
        <w:t xml:space="preserve"> for SBFD.</w:t>
      </w:r>
    </w:p>
    <w:p w14:paraId="70D8289D" w14:textId="654DD17B" w:rsidR="004077EA" w:rsidRPr="004077EA" w:rsidRDefault="004077EA" w:rsidP="004077EA">
      <w:pPr>
        <w:pStyle w:val="Proposal"/>
      </w:pPr>
      <w:r>
        <w:rPr>
          <w:rFonts w:hint="eastAsia"/>
        </w:rPr>
        <w:t>D</w:t>
      </w:r>
      <w:r>
        <w:t xml:space="preserve">o not consider </w:t>
      </w:r>
      <w:r w:rsidRPr="00306F48">
        <w:t>repetition cases for SBFD</w:t>
      </w:r>
      <w:r>
        <w:t>.</w:t>
      </w:r>
    </w:p>
    <w:p w14:paraId="62E75B8E" w14:textId="40D166D2" w:rsidR="008D6C4E" w:rsidRDefault="00FD6DA0" w:rsidP="000C3862">
      <w:pPr>
        <w:pStyle w:val="3"/>
        <w:rPr>
          <w:lang w:val="en-US"/>
        </w:rPr>
      </w:pPr>
      <w:r w:rsidRPr="00FD6DA0">
        <w:rPr>
          <w:rFonts w:hint="eastAsia"/>
          <w:lang w:val="en-US"/>
        </w:rPr>
        <w:t>P</w:t>
      </w:r>
      <w:r w:rsidRPr="00FD6DA0">
        <w:rPr>
          <w:lang w:val="en-US"/>
        </w:rPr>
        <w:t>DSCH</w:t>
      </w:r>
    </w:p>
    <w:p w14:paraId="1B9D260E" w14:textId="74F3E6E7" w:rsidR="004077EA" w:rsidRPr="004077EA" w:rsidRDefault="004077EA" w:rsidP="004077EA">
      <w:pPr>
        <w:rPr>
          <w:b/>
          <w:bCs/>
          <w:u w:val="single"/>
          <w:lang w:val="en-US" w:eastAsia="zh-CN"/>
        </w:rPr>
      </w:pPr>
      <w:r w:rsidRPr="004077EA">
        <w:rPr>
          <w:b/>
          <w:bCs/>
          <w:u w:val="single"/>
          <w:lang w:val="en-US" w:eastAsia="zh-CN"/>
        </w:rPr>
        <w:t>MCS &amp; Rank</w:t>
      </w:r>
    </w:p>
    <w:p w14:paraId="391A0F81" w14:textId="4BE8314D" w:rsidR="004077EA" w:rsidRDefault="004077EA" w:rsidP="004077EA">
      <w:pPr>
        <w:rPr>
          <w:lang w:val="en-US" w:eastAsia="zh-CN"/>
        </w:rPr>
      </w:pPr>
      <w:r>
        <w:rPr>
          <w:rFonts w:hint="eastAsia"/>
          <w:lang w:val="en-US" w:eastAsia="zh-CN"/>
        </w:rPr>
        <w:t>F</w:t>
      </w:r>
      <w:r>
        <w:rPr>
          <w:lang w:val="en-US" w:eastAsia="zh-CN"/>
        </w:rPr>
        <w:t>or the MCS and rank, one typical value</w:t>
      </w:r>
      <w:r w:rsidR="00636E4A" w:rsidRPr="00636E4A">
        <w:t xml:space="preserve"> </w:t>
      </w:r>
      <w:r w:rsidR="00636E4A" w:rsidRPr="00636E4A">
        <w:rPr>
          <w:lang w:val="en-US" w:eastAsia="zh-CN"/>
        </w:rPr>
        <w:t>can be selected, e.g.</w:t>
      </w:r>
      <w:r w:rsidR="00636E4A">
        <w:rPr>
          <w:lang w:val="en-US" w:eastAsia="zh-CN"/>
        </w:rPr>
        <w:t xml:space="preserve"> </w:t>
      </w:r>
      <w:r w:rsidR="00636E4A" w:rsidRPr="00636E4A">
        <w:rPr>
          <w:lang w:val="en-US" w:eastAsia="zh-CN"/>
        </w:rPr>
        <w:t>MCS 13 and rank 2</w:t>
      </w:r>
      <w:r w:rsidR="00636E4A">
        <w:rPr>
          <w:lang w:val="en-US" w:eastAsia="zh-CN"/>
        </w:rPr>
        <w:t>.</w:t>
      </w:r>
    </w:p>
    <w:p w14:paraId="2A1847EC" w14:textId="51562D3A" w:rsidR="00636E4A" w:rsidRPr="00636E4A" w:rsidRDefault="00636E4A" w:rsidP="004077EA">
      <w:pPr>
        <w:pStyle w:val="Proposal"/>
      </w:pPr>
      <w:r>
        <w:t xml:space="preserve">For </w:t>
      </w:r>
      <w:r w:rsidRPr="00636E4A">
        <w:t>PDSCH demodulation performance requirements</w:t>
      </w:r>
      <w:r>
        <w:t>, use MCS 13 and rank 2.</w:t>
      </w:r>
    </w:p>
    <w:p w14:paraId="07260890" w14:textId="14DB7FCA" w:rsidR="004077EA" w:rsidRPr="00636E4A" w:rsidRDefault="004077EA" w:rsidP="004077EA">
      <w:pPr>
        <w:rPr>
          <w:b/>
          <w:bCs/>
          <w:u w:val="single"/>
          <w:lang w:val="en-US" w:eastAsia="zh-CN"/>
        </w:rPr>
      </w:pPr>
      <w:r w:rsidRPr="00636E4A">
        <w:rPr>
          <w:b/>
          <w:bCs/>
          <w:u w:val="single"/>
          <w:lang w:val="en-US" w:eastAsia="zh-CN"/>
        </w:rPr>
        <w:t>Propagation condition</w:t>
      </w:r>
    </w:p>
    <w:p w14:paraId="43C21E42" w14:textId="24BDFBC5" w:rsidR="004077EA" w:rsidRDefault="00636E4A" w:rsidP="004077EA">
      <w:pPr>
        <w:rPr>
          <w:lang w:val="en-US" w:eastAsia="zh-CN"/>
        </w:rPr>
      </w:pPr>
      <w:r>
        <w:rPr>
          <w:rFonts w:hint="eastAsia"/>
          <w:lang w:val="en-US" w:eastAsia="zh-CN"/>
        </w:rPr>
        <w:t>F</w:t>
      </w:r>
      <w:r>
        <w:rPr>
          <w:lang w:val="en-US" w:eastAsia="zh-CN"/>
        </w:rPr>
        <w:t>or the p</w:t>
      </w:r>
      <w:r w:rsidRPr="00636E4A">
        <w:rPr>
          <w:lang w:val="en-US" w:eastAsia="zh-CN"/>
        </w:rPr>
        <w:t>ropagation condition</w:t>
      </w:r>
      <w:r>
        <w:rPr>
          <w:lang w:val="en-US" w:eastAsia="zh-CN"/>
        </w:rPr>
        <w:t xml:space="preserve">, one typical value can be selected, e.g. </w:t>
      </w:r>
      <w:r w:rsidRPr="00636E4A">
        <w:rPr>
          <w:lang w:val="en-US" w:eastAsia="zh-CN"/>
        </w:rPr>
        <w:t>TDLC300-100</w:t>
      </w:r>
      <w:r>
        <w:rPr>
          <w:lang w:val="en-US" w:eastAsia="zh-CN"/>
        </w:rPr>
        <w:t>.</w:t>
      </w:r>
    </w:p>
    <w:p w14:paraId="27708D82" w14:textId="40601101" w:rsidR="00636E4A" w:rsidRDefault="00636E4A" w:rsidP="00636E4A">
      <w:pPr>
        <w:pStyle w:val="Proposal"/>
      </w:pPr>
      <w:r>
        <w:t xml:space="preserve">For </w:t>
      </w:r>
      <w:r w:rsidRPr="00636E4A">
        <w:t>PDSCH demodulation performance requirements</w:t>
      </w:r>
      <w:r>
        <w:t xml:space="preserve">, use </w:t>
      </w:r>
      <w:r w:rsidRPr="00636E4A">
        <w:t>TDLC300-100</w:t>
      </w:r>
      <w:r>
        <w:t>.</w:t>
      </w:r>
    </w:p>
    <w:p w14:paraId="24072339" w14:textId="77777777" w:rsidR="00636E4A" w:rsidRPr="0046504C" w:rsidRDefault="00636E4A" w:rsidP="00636E4A">
      <w:pPr>
        <w:rPr>
          <w:b/>
          <w:bCs/>
          <w:u w:val="single"/>
          <w:lang w:val="en-US" w:eastAsia="zh-CN"/>
        </w:rPr>
      </w:pPr>
      <w:r w:rsidRPr="000509B0">
        <w:rPr>
          <w:b/>
          <w:bCs/>
          <w:u w:val="single"/>
          <w:lang w:val="en-US" w:eastAsia="zh-CN"/>
        </w:rPr>
        <w:t>HARQ feedback</w:t>
      </w:r>
    </w:p>
    <w:p w14:paraId="40DEFA6E" w14:textId="5DB245A0" w:rsidR="00636E4A" w:rsidRDefault="00636E4A" w:rsidP="00636E4A">
      <w:pPr>
        <w:rPr>
          <w:lang w:val="en-US" w:eastAsia="zh-CN"/>
        </w:rPr>
      </w:pPr>
      <w:r>
        <w:rPr>
          <w:lang w:val="en-US" w:eastAsia="zh-CN"/>
        </w:rPr>
        <w:t xml:space="preserve">Considering half-duplex operation and faster HARQ </w:t>
      </w:r>
      <w:r w:rsidRPr="000E3FBD">
        <w:rPr>
          <w:lang w:val="en-US" w:eastAsia="zh-CN"/>
        </w:rPr>
        <w:t>feedback</w:t>
      </w:r>
      <w:r>
        <w:rPr>
          <w:lang w:val="en-US" w:eastAsia="zh-CN"/>
        </w:rPr>
        <w:t xml:space="preserve">, the HARQ timeline </w:t>
      </w:r>
      <w:r w:rsidR="000509B0" w:rsidRPr="000509B0">
        <w:rPr>
          <w:lang w:val="en-US" w:eastAsia="zh-CN"/>
        </w:rPr>
        <w:t>for XXXXXXXXUU TDD pattern for 30kHz SCS and XXXXU TDD pattern for 60kHz SCS</w:t>
      </w:r>
      <w:r>
        <w:rPr>
          <w:lang w:val="en-US" w:eastAsia="zh-CN"/>
        </w:rPr>
        <w:t xml:space="preserve"> is proposed as following Figure 2.1.2-1</w:t>
      </w:r>
      <w:r w:rsidR="001F34C5">
        <w:rPr>
          <w:lang w:val="en-US" w:eastAsia="zh-CN"/>
        </w:rPr>
        <w:t xml:space="preserve"> and </w:t>
      </w:r>
      <w:r w:rsidR="001F34C5" w:rsidRPr="001F34C5">
        <w:rPr>
          <w:lang w:val="en-US" w:eastAsia="zh-CN"/>
        </w:rPr>
        <w:t>Figure 2.1.2-</w:t>
      </w:r>
      <w:r w:rsidR="001F34C5">
        <w:rPr>
          <w:lang w:val="en-US" w:eastAsia="zh-CN"/>
        </w:rPr>
        <w:t>2 respectively</w:t>
      </w:r>
      <w:r>
        <w:rPr>
          <w:lang w:val="en-US" w:eastAsia="zh-CN"/>
        </w:rPr>
        <w:t>.</w:t>
      </w:r>
      <w:r w:rsidR="001F34C5">
        <w:rPr>
          <w:lang w:val="en-US" w:eastAsia="zh-CN"/>
        </w:rPr>
        <w:t xml:space="preserve"> </w:t>
      </w:r>
      <w:r w:rsidR="001F34C5" w:rsidRPr="001F34C5">
        <w:rPr>
          <w:lang w:val="en-US" w:eastAsia="zh-CN"/>
        </w:rPr>
        <w:t>4 HARQ processes</w:t>
      </w:r>
      <w:r w:rsidR="001F34C5">
        <w:rPr>
          <w:lang w:val="en-US" w:eastAsia="zh-CN"/>
        </w:rPr>
        <w:t xml:space="preserve"> is enough for both TDD pattern.</w:t>
      </w:r>
    </w:p>
    <w:p w14:paraId="17AFCA14" w14:textId="22BFDA09" w:rsidR="001F34C5" w:rsidRDefault="001F34C5" w:rsidP="001F34C5">
      <w:pPr>
        <w:pStyle w:val="TAC"/>
      </w:pPr>
      <w:r>
        <w:object w:dxaOrig="5745" w:dyaOrig="2836" w14:anchorId="43785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41.5pt" o:ole="">
            <v:imagedata r:id="rId9" o:title=""/>
          </v:shape>
          <o:OLEObject Type="Embed" ProgID="Visio.Drawing.15" ShapeID="_x0000_i1025" DrawAspect="Content" ObjectID="_1808337337" r:id="rId10"/>
        </w:object>
      </w:r>
    </w:p>
    <w:p w14:paraId="351C6243" w14:textId="127DBC1C" w:rsidR="001F34C5" w:rsidRPr="001F34C5" w:rsidRDefault="001F34C5" w:rsidP="001F34C5">
      <w:pPr>
        <w:pStyle w:val="TH"/>
        <w:rPr>
          <w:lang w:val="en-US" w:eastAsia="zh-CN"/>
        </w:rPr>
      </w:pPr>
      <w:r w:rsidRPr="001F34C5">
        <w:rPr>
          <w:lang w:val="en-US" w:eastAsia="zh-CN"/>
        </w:rPr>
        <w:t>Figure 2.1.2-1 HARQ timeline for XXXXXXXXUU TDD pattern</w:t>
      </w:r>
      <w:r>
        <w:rPr>
          <w:lang w:val="en-US" w:eastAsia="zh-CN"/>
        </w:rPr>
        <w:t xml:space="preserve"> for 30kHz SCS</w:t>
      </w:r>
    </w:p>
    <w:p w14:paraId="453A14B1" w14:textId="4481EF87" w:rsidR="00636E4A" w:rsidRDefault="00636E4A" w:rsidP="00636E4A">
      <w:pPr>
        <w:pStyle w:val="TAC"/>
      </w:pPr>
      <w:r w:rsidRPr="000E3FBD">
        <w:object w:dxaOrig="5745" w:dyaOrig="2866" w14:anchorId="30756DEE">
          <v:shape id="_x0000_i1026" type="#_x0000_t75" style="width:287.5pt;height:143pt" o:ole="">
            <v:imagedata r:id="rId11" o:title=""/>
          </v:shape>
          <o:OLEObject Type="Embed" ProgID="Visio.Drawing.15" ShapeID="_x0000_i1026" DrawAspect="Content" ObjectID="_1808337338" r:id="rId12"/>
        </w:object>
      </w:r>
    </w:p>
    <w:p w14:paraId="6038B61F" w14:textId="7802B5FF" w:rsidR="00636E4A" w:rsidRDefault="00636E4A" w:rsidP="00636E4A">
      <w:pPr>
        <w:pStyle w:val="TH"/>
        <w:rPr>
          <w:lang w:val="en-US" w:eastAsia="zh-CN"/>
        </w:rPr>
      </w:pPr>
      <w:r w:rsidRPr="000E3FBD">
        <w:rPr>
          <w:lang w:val="en-US" w:eastAsia="zh-CN"/>
        </w:rPr>
        <w:t>Figure 2.1.2-</w:t>
      </w:r>
      <w:r w:rsidR="001F34C5">
        <w:rPr>
          <w:lang w:val="en-US" w:eastAsia="zh-CN"/>
        </w:rPr>
        <w:t>2</w:t>
      </w:r>
      <w:r w:rsidRPr="000E3FBD">
        <w:rPr>
          <w:lang w:val="en-US" w:eastAsia="zh-CN"/>
        </w:rPr>
        <w:t xml:space="preserve"> HARQ timeline for </w:t>
      </w:r>
      <w:r w:rsidRPr="001F34C5">
        <w:rPr>
          <w:lang w:val="en-US" w:eastAsia="zh-CN"/>
        </w:rPr>
        <w:t>XXXXU</w:t>
      </w:r>
      <w:r w:rsidRPr="000E3FBD">
        <w:rPr>
          <w:lang w:val="en-US" w:eastAsia="zh-CN"/>
        </w:rPr>
        <w:t xml:space="preserve"> TDD pattern</w:t>
      </w:r>
      <w:r w:rsidR="001F34C5" w:rsidRPr="001F34C5">
        <w:rPr>
          <w:lang w:val="en-US" w:eastAsia="zh-CN"/>
        </w:rPr>
        <w:t xml:space="preserve"> for </w:t>
      </w:r>
      <w:r w:rsidR="001F34C5">
        <w:rPr>
          <w:lang w:val="en-US" w:eastAsia="zh-CN"/>
        </w:rPr>
        <w:t>120</w:t>
      </w:r>
      <w:r w:rsidR="001F34C5" w:rsidRPr="001F34C5">
        <w:rPr>
          <w:lang w:val="en-US" w:eastAsia="zh-CN"/>
        </w:rPr>
        <w:t>kHz SCS</w:t>
      </w:r>
    </w:p>
    <w:p w14:paraId="40791959" w14:textId="33D26C26" w:rsidR="00636E4A" w:rsidRDefault="00636E4A" w:rsidP="00636E4A">
      <w:pPr>
        <w:pStyle w:val="Proposal"/>
      </w:pPr>
      <w:r>
        <w:t xml:space="preserve">For PDSCH demodulation performance requirements, use </w:t>
      </w:r>
      <w:r w:rsidRPr="00825D37">
        <w:t xml:space="preserve">the HARQ timeline for </w:t>
      </w:r>
      <w:r w:rsidR="001F34C5" w:rsidRPr="001F34C5">
        <w:t>XXXXXXXXUU</w:t>
      </w:r>
      <w:r w:rsidR="000509B0">
        <w:t xml:space="preserve"> </w:t>
      </w:r>
      <w:r w:rsidR="000509B0" w:rsidRPr="000509B0">
        <w:t xml:space="preserve">TDD pattern </w:t>
      </w:r>
      <w:r w:rsidR="000509B0">
        <w:t>for 30kHz SCS</w:t>
      </w:r>
      <w:r w:rsidR="001F34C5" w:rsidRPr="001F34C5">
        <w:t xml:space="preserve"> and XXXXU </w:t>
      </w:r>
      <w:r w:rsidR="000509B0" w:rsidRPr="000509B0">
        <w:t xml:space="preserve">TDD pattern </w:t>
      </w:r>
      <w:r w:rsidR="000509B0">
        <w:t>for 60kHz SCS</w:t>
      </w:r>
      <w:r>
        <w:t xml:space="preserve"> as above </w:t>
      </w:r>
      <w:r w:rsidRPr="00825D37">
        <w:t>Figure 2.1.2-1</w:t>
      </w:r>
      <w:r w:rsidR="000509B0" w:rsidRPr="000509B0">
        <w:t xml:space="preserve"> and Figure 2.1.2-2</w:t>
      </w:r>
      <w:r w:rsidR="000509B0">
        <w:t xml:space="preserve"> respectively</w:t>
      </w:r>
      <w:r>
        <w:t>.</w:t>
      </w:r>
    </w:p>
    <w:p w14:paraId="48260E0A" w14:textId="5557B0D3" w:rsidR="000509B0" w:rsidRPr="000509B0" w:rsidRDefault="000509B0" w:rsidP="000509B0">
      <w:pPr>
        <w:pStyle w:val="Proposal"/>
      </w:pPr>
      <w:r>
        <w:t xml:space="preserve">Use </w:t>
      </w:r>
      <w:r w:rsidRPr="000509B0">
        <w:t>4 HARQ processes for both TDD pattern.</w:t>
      </w:r>
    </w:p>
    <w:p w14:paraId="32ABD0DA" w14:textId="0B3B9D4A" w:rsidR="00DE5142" w:rsidRPr="0046504C" w:rsidRDefault="0046504C" w:rsidP="000C3862">
      <w:pPr>
        <w:rPr>
          <w:b/>
          <w:bCs/>
          <w:u w:val="single"/>
          <w:lang w:val="en-US" w:eastAsia="zh-CN"/>
        </w:rPr>
      </w:pPr>
      <w:r w:rsidRPr="0046504C">
        <w:rPr>
          <w:b/>
          <w:bCs/>
          <w:u w:val="single"/>
          <w:lang w:val="en-US" w:eastAsia="zh-CN"/>
        </w:rPr>
        <w:t>Other parameters</w:t>
      </w:r>
    </w:p>
    <w:p w14:paraId="0AC84C3F" w14:textId="1557A82A" w:rsidR="0046504C" w:rsidRDefault="0046504C" w:rsidP="000C3862">
      <w:pPr>
        <w:rPr>
          <w:lang w:val="en-US" w:eastAsia="zh-CN"/>
        </w:rPr>
      </w:pPr>
      <w:r>
        <w:rPr>
          <w:rFonts w:hint="eastAsia"/>
          <w:lang w:val="en-US" w:eastAsia="zh-CN"/>
        </w:rPr>
        <w:t>F</w:t>
      </w:r>
      <w:r>
        <w:rPr>
          <w:lang w:val="en-US" w:eastAsia="zh-CN"/>
        </w:rPr>
        <w:t>or o</w:t>
      </w:r>
      <w:r w:rsidRPr="0046504C">
        <w:rPr>
          <w:lang w:val="en-US" w:eastAsia="zh-CN"/>
        </w:rPr>
        <w:t>ther parameters</w:t>
      </w:r>
      <w:r>
        <w:rPr>
          <w:lang w:val="en-US" w:eastAsia="zh-CN"/>
        </w:rPr>
        <w:t>, we</w:t>
      </w:r>
      <w:r w:rsidRPr="0046504C">
        <w:t xml:space="preserve"> </w:t>
      </w:r>
      <w:r w:rsidRPr="0046504C">
        <w:rPr>
          <w:lang w:val="en-US" w:eastAsia="zh-CN"/>
        </w:rPr>
        <w:t>propose to use the typical PRB bundling value for the existing TDD cases in TS 38.101-4</w:t>
      </w:r>
      <w:r>
        <w:rPr>
          <w:lang w:val="en-US" w:eastAsia="zh-CN"/>
        </w:rPr>
        <w:t>, as following</w:t>
      </w:r>
      <w:r w:rsidR="00F01E3C">
        <w:rPr>
          <w:lang w:val="en-US" w:eastAsia="zh-CN"/>
        </w:rPr>
        <w:t xml:space="preserve"> Table 2.1.2-</w:t>
      </w:r>
      <w:r w:rsidR="009A6FCD">
        <w:rPr>
          <w:lang w:val="en-US" w:eastAsia="zh-CN"/>
        </w:rPr>
        <w:t>1.</w:t>
      </w:r>
    </w:p>
    <w:p w14:paraId="5EDB1ABD" w14:textId="56762801" w:rsidR="009A6FCD" w:rsidRPr="009A6FCD" w:rsidRDefault="009A6FCD" w:rsidP="009A6FCD">
      <w:pPr>
        <w:pStyle w:val="TH"/>
        <w:rPr>
          <w:lang w:val="en-US" w:eastAsia="zh-CN"/>
        </w:rPr>
      </w:pPr>
      <w:r w:rsidRPr="009A6FCD">
        <w:rPr>
          <w:rFonts w:hint="eastAsia"/>
          <w:lang w:val="en-US" w:eastAsia="zh-CN"/>
        </w:rPr>
        <w:lastRenderedPageBreak/>
        <w:t>T</w:t>
      </w:r>
      <w:r w:rsidRPr="009A6FCD">
        <w:rPr>
          <w:lang w:val="en-US" w:eastAsia="zh-CN"/>
        </w:rPr>
        <w:t>able 2.1.2-1 Other parameters</w:t>
      </w:r>
      <w:r>
        <w:rPr>
          <w:lang w:val="en-US" w:eastAsia="zh-CN"/>
        </w:rPr>
        <w:t xml:space="preserve"> f</w:t>
      </w:r>
      <w:r w:rsidRPr="009A6FCD">
        <w:rPr>
          <w:lang w:val="en-US" w:eastAsia="zh-CN"/>
        </w:rPr>
        <w:t>or PDSCH demodulation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077EA" w:rsidRPr="004077EA" w14:paraId="46C6A541" w14:textId="77777777" w:rsidTr="00770A8C">
        <w:tc>
          <w:tcPr>
            <w:tcW w:w="5467" w:type="dxa"/>
            <w:gridSpan w:val="2"/>
            <w:shd w:val="clear" w:color="auto" w:fill="auto"/>
          </w:tcPr>
          <w:p w14:paraId="5C3C223A" w14:textId="77777777" w:rsidR="004077EA" w:rsidRPr="004077EA" w:rsidRDefault="004077EA" w:rsidP="004077EA">
            <w:pPr>
              <w:keepNext/>
              <w:keepLines/>
              <w:spacing w:after="0"/>
              <w:jc w:val="center"/>
              <w:rPr>
                <w:rFonts w:ascii="Arial" w:hAnsi="Arial"/>
                <w:b/>
                <w:sz w:val="18"/>
              </w:rPr>
            </w:pPr>
            <w:r w:rsidRPr="004077EA">
              <w:rPr>
                <w:rFonts w:ascii="Arial" w:hAnsi="Arial"/>
                <w:b/>
                <w:sz w:val="18"/>
              </w:rPr>
              <w:t>Parameter</w:t>
            </w:r>
          </w:p>
        </w:tc>
        <w:tc>
          <w:tcPr>
            <w:tcW w:w="802" w:type="dxa"/>
            <w:shd w:val="clear" w:color="auto" w:fill="auto"/>
          </w:tcPr>
          <w:p w14:paraId="09F9E49D" w14:textId="77777777" w:rsidR="004077EA" w:rsidRPr="004077EA" w:rsidRDefault="004077EA" w:rsidP="004077EA">
            <w:pPr>
              <w:keepNext/>
              <w:keepLines/>
              <w:spacing w:after="0"/>
              <w:jc w:val="center"/>
              <w:rPr>
                <w:rFonts w:ascii="Arial" w:hAnsi="Arial"/>
                <w:b/>
                <w:sz w:val="18"/>
              </w:rPr>
            </w:pPr>
            <w:r w:rsidRPr="004077EA">
              <w:rPr>
                <w:rFonts w:ascii="Arial" w:hAnsi="Arial"/>
                <w:b/>
                <w:sz w:val="18"/>
              </w:rPr>
              <w:t>Unit</w:t>
            </w:r>
          </w:p>
        </w:tc>
        <w:tc>
          <w:tcPr>
            <w:tcW w:w="3352" w:type="dxa"/>
            <w:shd w:val="clear" w:color="auto" w:fill="auto"/>
          </w:tcPr>
          <w:p w14:paraId="52C410D5" w14:textId="77777777" w:rsidR="004077EA" w:rsidRPr="004077EA" w:rsidRDefault="004077EA" w:rsidP="004077EA">
            <w:pPr>
              <w:keepNext/>
              <w:keepLines/>
              <w:spacing w:after="0"/>
              <w:jc w:val="center"/>
              <w:rPr>
                <w:rFonts w:ascii="Arial" w:hAnsi="Arial"/>
                <w:b/>
                <w:sz w:val="18"/>
              </w:rPr>
            </w:pPr>
            <w:r w:rsidRPr="004077EA">
              <w:rPr>
                <w:rFonts w:ascii="Arial" w:hAnsi="Arial"/>
                <w:b/>
                <w:sz w:val="18"/>
              </w:rPr>
              <w:t>Value</w:t>
            </w:r>
          </w:p>
        </w:tc>
      </w:tr>
      <w:tr w:rsidR="004077EA" w:rsidRPr="004077EA" w14:paraId="5BF1B261" w14:textId="77777777" w:rsidTr="00770A8C">
        <w:tc>
          <w:tcPr>
            <w:tcW w:w="5467" w:type="dxa"/>
            <w:gridSpan w:val="2"/>
            <w:shd w:val="clear" w:color="auto" w:fill="auto"/>
          </w:tcPr>
          <w:p w14:paraId="4DBE7B57" w14:textId="77777777" w:rsidR="004077EA" w:rsidRPr="004077EA" w:rsidRDefault="004077EA" w:rsidP="004077EA">
            <w:pPr>
              <w:keepNext/>
              <w:keepLines/>
              <w:spacing w:after="0"/>
              <w:rPr>
                <w:rFonts w:ascii="Arial" w:hAnsi="Arial"/>
                <w:sz w:val="18"/>
              </w:rPr>
            </w:pPr>
            <w:r w:rsidRPr="004077EA">
              <w:rPr>
                <w:rFonts w:ascii="Arial" w:hAnsi="Arial"/>
                <w:sz w:val="18"/>
              </w:rPr>
              <w:t>Duplex mode</w:t>
            </w:r>
          </w:p>
        </w:tc>
        <w:tc>
          <w:tcPr>
            <w:tcW w:w="802" w:type="dxa"/>
            <w:shd w:val="clear" w:color="auto" w:fill="auto"/>
          </w:tcPr>
          <w:p w14:paraId="1F8E9272" w14:textId="77777777" w:rsidR="004077EA" w:rsidRPr="004077EA" w:rsidRDefault="004077EA" w:rsidP="004077EA">
            <w:pPr>
              <w:keepNext/>
              <w:keepLines/>
              <w:spacing w:after="0"/>
              <w:jc w:val="center"/>
              <w:rPr>
                <w:rFonts w:ascii="Arial" w:hAnsi="Arial"/>
                <w:sz w:val="18"/>
              </w:rPr>
            </w:pPr>
          </w:p>
        </w:tc>
        <w:tc>
          <w:tcPr>
            <w:tcW w:w="3352" w:type="dxa"/>
            <w:shd w:val="clear" w:color="auto" w:fill="auto"/>
          </w:tcPr>
          <w:p w14:paraId="3B94F116" w14:textId="3135CABE" w:rsidR="004077EA" w:rsidRPr="004077EA" w:rsidRDefault="00E77DEE" w:rsidP="004077EA">
            <w:pPr>
              <w:keepNext/>
              <w:keepLines/>
              <w:spacing w:after="0"/>
              <w:jc w:val="center"/>
              <w:rPr>
                <w:rFonts w:ascii="Arial" w:hAnsi="Arial"/>
                <w:sz w:val="18"/>
              </w:rPr>
            </w:pPr>
            <w:r>
              <w:rPr>
                <w:rFonts w:ascii="Arial" w:hAnsi="Arial"/>
                <w:sz w:val="18"/>
              </w:rPr>
              <w:t>TDD</w:t>
            </w:r>
          </w:p>
        </w:tc>
      </w:tr>
      <w:tr w:rsidR="004077EA" w:rsidRPr="004077EA" w14:paraId="04F5F588" w14:textId="77777777" w:rsidTr="00770A8C">
        <w:tc>
          <w:tcPr>
            <w:tcW w:w="5467" w:type="dxa"/>
            <w:gridSpan w:val="2"/>
            <w:shd w:val="clear" w:color="auto" w:fill="auto"/>
          </w:tcPr>
          <w:p w14:paraId="625527D3" w14:textId="77777777" w:rsidR="004077EA" w:rsidRPr="004077EA" w:rsidRDefault="004077EA" w:rsidP="004077EA">
            <w:pPr>
              <w:keepNext/>
              <w:keepLines/>
              <w:spacing w:after="0"/>
              <w:rPr>
                <w:rFonts w:ascii="Arial" w:hAnsi="Arial"/>
                <w:sz w:val="18"/>
              </w:rPr>
            </w:pPr>
            <w:r w:rsidRPr="004077EA">
              <w:rPr>
                <w:rFonts w:ascii="Arial" w:hAnsi="Arial"/>
                <w:sz w:val="18"/>
              </w:rPr>
              <w:t>Active DL BWP index</w:t>
            </w:r>
          </w:p>
        </w:tc>
        <w:tc>
          <w:tcPr>
            <w:tcW w:w="802" w:type="dxa"/>
            <w:shd w:val="clear" w:color="auto" w:fill="auto"/>
          </w:tcPr>
          <w:p w14:paraId="77E5BBC4" w14:textId="77777777" w:rsidR="004077EA" w:rsidRPr="004077EA" w:rsidRDefault="004077EA" w:rsidP="004077EA">
            <w:pPr>
              <w:keepNext/>
              <w:keepLines/>
              <w:spacing w:after="0"/>
              <w:jc w:val="center"/>
              <w:rPr>
                <w:rFonts w:ascii="Arial" w:hAnsi="Arial"/>
                <w:sz w:val="18"/>
              </w:rPr>
            </w:pPr>
          </w:p>
        </w:tc>
        <w:tc>
          <w:tcPr>
            <w:tcW w:w="3352" w:type="dxa"/>
            <w:shd w:val="clear" w:color="auto" w:fill="auto"/>
          </w:tcPr>
          <w:p w14:paraId="4361408B" w14:textId="77777777" w:rsidR="004077EA" w:rsidRPr="004077EA" w:rsidRDefault="004077EA" w:rsidP="004077EA">
            <w:pPr>
              <w:keepNext/>
              <w:keepLines/>
              <w:spacing w:after="0"/>
              <w:jc w:val="center"/>
              <w:rPr>
                <w:rFonts w:ascii="Arial" w:hAnsi="Arial"/>
                <w:sz w:val="18"/>
              </w:rPr>
            </w:pPr>
            <w:r w:rsidRPr="004077EA">
              <w:rPr>
                <w:rFonts w:ascii="Arial" w:hAnsi="Arial"/>
                <w:sz w:val="18"/>
              </w:rPr>
              <w:t>1</w:t>
            </w:r>
          </w:p>
        </w:tc>
      </w:tr>
      <w:tr w:rsidR="00177469" w:rsidRPr="004077EA" w14:paraId="79244387" w14:textId="77777777" w:rsidTr="00EB71CE">
        <w:tc>
          <w:tcPr>
            <w:tcW w:w="1813" w:type="dxa"/>
            <w:vMerge w:val="restart"/>
            <w:shd w:val="clear" w:color="auto" w:fill="auto"/>
          </w:tcPr>
          <w:p w14:paraId="6AD91E7F" w14:textId="77777777" w:rsidR="00177469" w:rsidRPr="004077EA" w:rsidRDefault="00177469" w:rsidP="004077EA">
            <w:pPr>
              <w:keepNext/>
              <w:keepLines/>
              <w:spacing w:after="0"/>
              <w:rPr>
                <w:rFonts w:ascii="Arial" w:hAnsi="Arial"/>
                <w:sz w:val="18"/>
              </w:rPr>
            </w:pPr>
            <w:r w:rsidRPr="004077EA">
              <w:rPr>
                <w:rFonts w:ascii="Arial" w:hAnsi="Arial"/>
                <w:sz w:val="18"/>
              </w:rPr>
              <w:t>PDSCH configuration</w:t>
            </w:r>
          </w:p>
        </w:tc>
        <w:tc>
          <w:tcPr>
            <w:tcW w:w="3654" w:type="dxa"/>
            <w:shd w:val="clear" w:color="auto" w:fill="auto"/>
          </w:tcPr>
          <w:p w14:paraId="2673E1E7" w14:textId="77777777" w:rsidR="00177469" w:rsidRPr="004077EA" w:rsidRDefault="00177469" w:rsidP="004077EA">
            <w:pPr>
              <w:keepNext/>
              <w:keepLines/>
              <w:spacing w:after="0"/>
              <w:rPr>
                <w:rFonts w:ascii="Arial" w:hAnsi="Arial"/>
                <w:sz w:val="18"/>
              </w:rPr>
            </w:pPr>
            <w:r w:rsidRPr="004077EA">
              <w:rPr>
                <w:rFonts w:ascii="Arial" w:hAnsi="Arial"/>
                <w:sz w:val="18"/>
              </w:rPr>
              <w:t>Mapping type</w:t>
            </w:r>
          </w:p>
        </w:tc>
        <w:tc>
          <w:tcPr>
            <w:tcW w:w="802" w:type="dxa"/>
            <w:shd w:val="clear" w:color="auto" w:fill="auto"/>
          </w:tcPr>
          <w:p w14:paraId="46AE26D2"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22142035" w14:textId="77777777" w:rsidR="00177469" w:rsidRPr="004077EA" w:rsidRDefault="00177469" w:rsidP="004077EA">
            <w:pPr>
              <w:keepNext/>
              <w:keepLines/>
              <w:spacing w:after="0"/>
              <w:jc w:val="center"/>
              <w:rPr>
                <w:rFonts w:ascii="Arial" w:hAnsi="Arial"/>
                <w:sz w:val="18"/>
              </w:rPr>
            </w:pPr>
            <w:r w:rsidRPr="004077EA">
              <w:rPr>
                <w:rFonts w:ascii="Arial" w:hAnsi="Arial"/>
                <w:sz w:val="18"/>
              </w:rPr>
              <w:t>Type A</w:t>
            </w:r>
          </w:p>
        </w:tc>
      </w:tr>
      <w:tr w:rsidR="00177469" w:rsidRPr="004077EA" w14:paraId="46FDC5EB" w14:textId="77777777" w:rsidTr="00EB71CE">
        <w:tc>
          <w:tcPr>
            <w:tcW w:w="1813" w:type="dxa"/>
            <w:vMerge/>
            <w:shd w:val="clear" w:color="auto" w:fill="auto"/>
          </w:tcPr>
          <w:p w14:paraId="7F3F8DAC"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442AF499" w14:textId="77777777" w:rsidR="00177469" w:rsidRPr="004077EA" w:rsidRDefault="00177469" w:rsidP="004077EA">
            <w:pPr>
              <w:keepNext/>
              <w:keepLines/>
              <w:spacing w:after="0"/>
              <w:rPr>
                <w:rFonts w:ascii="Arial" w:hAnsi="Arial"/>
                <w:sz w:val="18"/>
              </w:rPr>
            </w:pPr>
            <w:r w:rsidRPr="004077EA">
              <w:rPr>
                <w:rFonts w:ascii="Arial" w:hAnsi="Arial"/>
                <w:sz w:val="18"/>
              </w:rPr>
              <w:t>k0</w:t>
            </w:r>
          </w:p>
        </w:tc>
        <w:tc>
          <w:tcPr>
            <w:tcW w:w="802" w:type="dxa"/>
            <w:shd w:val="clear" w:color="auto" w:fill="auto"/>
          </w:tcPr>
          <w:p w14:paraId="3EF667D3"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0DF9E61E" w14:textId="77777777" w:rsidR="00177469" w:rsidRPr="004077EA" w:rsidRDefault="00177469" w:rsidP="004077EA">
            <w:pPr>
              <w:keepNext/>
              <w:keepLines/>
              <w:spacing w:after="0"/>
              <w:jc w:val="center"/>
              <w:rPr>
                <w:rFonts w:ascii="Arial" w:hAnsi="Arial"/>
                <w:sz w:val="18"/>
              </w:rPr>
            </w:pPr>
            <w:r w:rsidRPr="004077EA">
              <w:rPr>
                <w:rFonts w:ascii="Arial" w:hAnsi="Arial"/>
                <w:sz w:val="18"/>
              </w:rPr>
              <w:t>0</w:t>
            </w:r>
          </w:p>
        </w:tc>
      </w:tr>
      <w:tr w:rsidR="00177469" w:rsidRPr="004077EA" w14:paraId="7E5CE507" w14:textId="77777777" w:rsidTr="00EB71CE">
        <w:tc>
          <w:tcPr>
            <w:tcW w:w="1813" w:type="dxa"/>
            <w:vMerge/>
            <w:shd w:val="clear" w:color="auto" w:fill="auto"/>
          </w:tcPr>
          <w:p w14:paraId="109EAAFB"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32121429" w14:textId="77777777" w:rsidR="00177469" w:rsidRPr="004077EA" w:rsidRDefault="00177469" w:rsidP="004077EA">
            <w:pPr>
              <w:keepNext/>
              <w:keepLines/>
              <w:spacing w:after="0"/>
              <w:rPr>
                <w:rFonts w:ascii="Arial" w:hAnsi="Arial"/>
                <w:sz w:val="18"/>
              </w:rPr>
            </w:pPr>
            <w:r w:rsidRPr="004077EA">
              <w:rPr>
                <w:rFonts w:ascii="Arial" w:hAnsi="Arial"/>
                <w:sz w:val="18"/>
              </w:rPr>
              <w:t xml:space="preserve">Starting symbol (S) </w:t>
            </w:r>
          </w:p>
        </w:tc>
        <w:tc>
          <w:tcPr>
            <w:tcW w:w="802" w:type="dxa"/>
            <w:shd w:val="clear" w:color="auto" w:fill="auto"/>
          </w:tcPr>
          <w:p w14:paraId="7A9C2C7A"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54633E61" w14:textId="77777777" w:rsidR="00177469" w:rsidRPr="004077EA" w:rsidRDefault="00177469" w:rsidP="004077EA">
            <w:pPr>
              <w:keepNext/>
              <w:keepLines/>
              <w:spacing w:after="0"/>
              <w:jc w:val="center"/>
              <w:rPr>
                <w:rFonts w:ascii="Arial" w:hAnsi="Arial"/>
                <w:sz w:val="18"/>
              </w:rPr>
            </w:pPr>
            <w:r w:rsidRPr="004077EA">
              <w:rPr>
                <w:rFonts w:ascii="Arial" w:hAnsi="Arial"/>
                <w:sz w:val="18"/>
              </w:rPr>
              <w:t>2</w:t>
            </w:r>
          </w:p>
        </w:tc>
      </w:tr>
      <w:tr w:rsidR="00177469" w:rsidRPr="004077EA" w14:paraId="4E904F92" w14:textId="77777777" w:rsidTr="00EB71CE">
        <w:tc>
          <w:tcPr>
            <w:tcW w:w="1813" w:type="dxa"/>
            <w:vMerge/>
            <w:shd w:val="clear" w:color="auto" w:fill="auto"/>
          </w:tcPr>
          <w:p w14:paraId="4CCB3CEC"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2BECFB7C" w14:textId="77777777" w:rsidR="00177469" w:rsidRPr="004077EA" w:rsidRDefault="00177469" w:rsidP="004077EA">
            <w:pPr>
              <w:keepNext/>
              <w:keepLines/>
              <w:spacing w:after="0"/>
              <w:rPr>
                <w:rFonts w:ascii="Arial" w:hAnsi="Arial"/>
                <w:sz w:val="18"/>
              </w:rPr>
            </w:pPr>
            <w:r w:rsidRPr="004077EA">
              <w:rPr>
                <w:rFonts w:ascii="Arial" w:hAnsi="Arial"/>
                <w:sz w:val="18"/>
              </w:rPr>
              <w:t>Length (L)</w:t>
            </w:r>
          </w:p>
        </w:tc>
        <w:tc>
          <w:tcPr>
            <w:tcW w:w="802" w:type="dxa"/>
            <w:shd w:val="clear" w:color="auto" w:fill="auto"/>
          </w:tcPr>
          <w:p w14:paraId="3D787E0B"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52883619" w14:textId="77777777" w:rsidR="00177469" w:rsidRPr="004077EA" w:rsidRDefault="00177469" w:rsidP="004077EA">
            <w:pPr>
              <w:keepNext/>
              <w:keepLines/>
              <w:spacing w:after="0"/>
              <w:jc w:val="center"/>
              <w:rPr>
                <w:rFonts w:ascii="Arial" w:hAnsi="Arial"/>
                <w:sz w:val="18"/>
              </w:rPr>
            </w:pPr>
            <w:r w:rsidRPr="004077EA">
              <w:rPr>
                <w:rFonts w:ascii="Arial" w:hAnsi="Arial"/>
                <w:sz w:val="18"/>
              </w:rPr>
              <w:t>12</w:t>
            </w:r>
          </w:p>
        </w:tc>
      </w:tr>
      <w:tr w:rsidR="00177469" w:rsidRPr="004077EA" w14:paraId="4D0819B5" w14:textId="77777777" w:rsidTr="00EB71CE">
        <w:tc>
          <w:tcPr>
            <w:tcW w:w="1813" w:type="dxa"/>
            <w:vMerge/>
            <w:shd w:val="clear" w:color="auto" w:fill="auto"/>
          </w:tcPr>
          <w:p w14:paraId="114982DC"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4C2DFE33" w14:textId="77777777" w:rsidR="00177469" w:rsidRPr="004077EA" w:rsidRDefault="00177469" w:rsidP="004077EA">
            <w:pPr>
              <w:keepNext/>
              <w:keepLines/>
              <w:spacing w:after="0"/>
              <w:rPr>
                <w:rFonts w:ascii="Arial" w:hAnsi="Arial"/>
                <w:sz w:val="18"/>
              </w:rPr>
            </w:pPr>
            <w:r w:rsidRPr="004077EA">
              <w:rPr>
                <w:rFonts w:ascii="Arial" w:hAnsi="Arial"/>
                <w:sz w:val="18"/>
              </w:rPr>
              <w:t>PDSCH aggregation factor</w:t>
            </w:r>
          </w:p>
        </w:tc>
        <w:tc>
          <w:tcPr>
            <w:tcW w:w="802" w:type="dxa"/>
            <w:shd w:val="clear" w:color="auto" w:fill="auto"/>
          </w:tcPr>
          <w:p w14:paraId="1B7DC0EC"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425EE1C5" w14:textId="77777777" w:rsidR="00177469" w:rsidRPr="004077EA" w:rsidRDefault="00177469" w:rsidP="004077EA">
            <w:pPr>
              <w:keepNext/>
              <w:keepLines/>
              <w:spacing w:after="0"/>
              <w:jc w:val="center"/>
              <w:rPr>
                <w:rFonts w:ascii="Arial" w:hAnsi="Arial"/>
                <w:sz w:val="18"/>
              </w:rPr>
            </w:pPr>
            <w:r w:rsidRPr="004077EA">
              <w:rPr>
                <w:rFonts w:ascii="Arial" w:hAnsi="Arial"/>
                <w:sz w:val="18"/>
              </w:rPr>
              <w:t>1</w:t>
            </w:r>
          </w:p>
        </w:tc>
      </w:tr>
      <w:tr w:rsidR="00177469" w:rsidRPr="004077EA" w14:paraId="2B0938A8" w14:textId="77777777" w:rsidTr="00EB71CE">
        <w:tc>
          <w:tcPr>
            <w:tcW w:w="1813" w:type="dxa"/>
            <w:vMerge/>
            <w:shd w:val="clear" w:color="auto" w:fill="auto"/>
          </w:tcPr>
          <w:p w14:paraId="4ACF181C"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05DCBE78" w14:textId="77777777" w:rsidR="00177469" w:rsidRPr="004077EA" w:rsidRDefault="00177469" w:rsidP="004077EA">
            <w:pPr>
              <w:keepNext/>
              <w:keepLines/>
              <w:spacing w:after="0"/>
              <w:rPr>
                <w:rFonts w:ascii="Arial" w:hAnsi="Arial"/>
                <w:sz w:val="18"/>
              </w:rPr>
            </w:pPr>
            <w:r w:rsidRPr="004077EA">
              <w:rPr>
                <w:rFonts w:ascii="Arial" w:hAnsi="Arial"/>
                <w:sz w:val="18"/>
              </w:rPr>
              <w:t>PRB bundling type</w:t>
            </w:r>
          </w:p>
        </w:tc>
        <w:tc>
          <w:tcPr>
            <w:tcW w:w="802" w:type="dxa"/>
            <w:shd w:val="clear" w:color="auto" w:fill="auto"/>
          </w:tcPr>
          <w:p w14:paraId="0083C256"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59C30E52" w14:textId="77777777" w:rsidR="00177469" w:rsidRPr="004077EA" w:rsidRDefault="00177469" w:rsidP="004077EA">
            <w:pPr>
              <w:keepNext/>
              <w:keepLines/>
              <w:spacing w:after="0"/>
              <w:jc w:val="center"/>
              <w:rPr>
                <w:rFonts w:ascii="Arial" w:hAnsi="Arial"/>
                <w:sz w:val="18"/>
              </w:rPr>
            </w:pPr>
            <w:r w:rsidRPr="004077EA">
              <w:rPr>
                <w:rFonts w:ascii="Arial" w:hAnsi="Arial"/>
                <w:sz w:val="18"/>
              </w:rPr>
              <w:t>Static</w:t>
            </w:r>
          </w:p>
        </w:tc>
      </w:tr>
      <w:tr w:rsidR="00177469" w:rsidRPr="004077EA" w14:paraId="2041B3A6" w14:textId="77777777" w:rsidTr="00EB71CE">
        <w:tc>
          <w:tcPr>
            <w:tcW w:w="1813" w:type="dxa"/>
            <w:vMerge/>
            <w:shd w:val="clear" w:color="auto" w:fill="auto"/>
          </w:tcPr>
          <w:p w14:paraId="1BCF544F" w14:textId="77777777" w:rsidR="00177469" w:rsidRPr="004077EA" w:rsidRDefault="00177469" w:rsidP="004077EA">
            <w:pPr>
              <w:keepNext/>
              <w:keepLines/>
              <w:spacing w:after="0"/>
              <w:rPr>
                <w:rFonts w:ascii="Arial" w:hAnsi="Arial"/>
                <w:i/>
                <w:sz w:val="18"/>
              </w:rPr>
            </w:pPr>
          </w:p>
        </w:tc>
        <w:tc>
          <w:tcPr>
            <w:tcW w:w="3654" w:type="dxa"/>
            <w:shd w:val="clear" w:color="auto" w:fill="auto"/>
          </w:tcPr>
          <w:p w14:paraId="7BE214EA" w14:textId="77777777" w:rsidR="00177469" w:rsidRPr="004077EA" w:rsidRDefault="00177469" w:rsidP="004077EA">
            <w:pPr>
              <w:keepNext/>
              <w:keepLines/>
              <w:spacing w:after="0"/>
              <w:rPr>
                <w:rFonts w:ascii="Arial" w:hAnsi="Arial"/>
                <w:sz w:val="18"/>
              </w:rPr>
            </w:pPr>
            <w:r w:rsidRPr="004077EA">
              <w:rPr>
                <w:rFonts w:ascii="Arial" w:hAnsi="Arial"/>
                <w:sz w:val="18"/>
              </w:rPr>
              <w:t>PRB bundling size</w:t>
            </w:r>
          </w:p>
        </w:tc>
        <w:tc>
          <w:tcPr>
            <w:tcW w:w="802" w:type="dxa"/>
            <w:shd w:val="clear" w:color="auto" w:fill="auto"/>
          </w:tcPr>
          <w:p w14:paraId="2B495A62"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5095DCBA" w14:textId="48BBC999" w:rsidR="00177469" w:rsidRPr="004077EA" w:rsidRDefault="00177469" w:rsidP="004077EA">
            <w:pPr>
              <w:keepNext/>
              <w:keepLines/>
              <w:spacing w:after="0"/>
              <w:jc w:val="center"/>
              <w:rPr>
                <w:rFonts w:ascii="Arial" w:hAnsi="Arial"/>
                <w:sz w:val="18"/>
              </w:rPr>
            </w:pPr>
            <w:r>
              <w:rPr>
                <w:rFonts w:ascii="Arial" w:hAnsi="Arial"/>
                <w:sz w:val="18"/>
              </w:rPr>
              <w:t>2</w:t>
            </w:r>
          </w:p>
        </w:tc>
      </w:tr>
      <w:tr w:rsidR="00177469" w:rsidRPr="004077EA" w14:paraId="7A24D07F" w14:textId="77777777" w:rsidTr="00EB71CE">
        <w:tc>
          <w:tcPr>
            <w:tcW w:w="1813" w:type="dxa"/>
            <w:vMerge/>
            <w:shd w:val="clear" w:color="auto" w:fill="auto"/>
          </w:tcPr>
          <w:p w14:paraId="1395A63F" w14:textId="77777777" w:rsidR="00177469" w:rsidRPr="004077EA" w:rsidRDefault="00177469" w:rsidP="004077EA">
            <w:pPr>
              <w:keepNext/>
              <w:keepLines/>
              <w:spacing w:after="0"/>
              <w:rPr>
                <w:rFonts w:ascii="Arial" w:hAnsi="Arial"/>
                <w:i/>
                <w:sz w:val="18"/>
              </w:rPr>
            </w:pPr>
          </w:p>
        </w:tc>
        <w:tc>
          <w:tcPr>
            <w:tcW w:w="3654" w:type="dxa"/>
            <w:shd w:val="clear" w:color="auto" w:fill="auto"/>
          </w:tcPr>
          <w:p w14:paraId="6F17888A" w14:textId="77777777" w:rsidR="00177469" w:rsidRPr="004077EA" w:rsidRDefault="00177469" w:rsidP="004077EA">
            <w:pPr>
              <w:keepNext/>
              <w:keepLines/>
              <w:spacing w:after="0"/>
              <w:rPr>
                <w:rFonts w:ascii="Arial" w:hAnsi="Arial"/>
                <w:sz w:val="18"/>
              </w:rPr>
            </w:pPr>
            <w:r w:rsidRPr="004077EA">
              <w:rPr>
                <w:rFonts w:ascii="Arial" w:hAnsi="Arial"/>
                <w:sz w:val="18"/>
              </w:rPr>
              <w:t>Resource allocation type</w:t>
            </w:r>
          </w:p>
        </w:tc>
        <w:tc>
          <w:tcPr>
            <w:tcW w:w="802" w:type="dxa"/>
            <w:shd w:val="clear" w:color="auto" w:fill="auto"/>
          </w:tcPr>
          <w:p w14:paraId="74DE052C"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41E49B40" w14:textId="6731C706" w:rsidR="00177469" w:rsidRPr="004077EA" w:rsidRDefault="00177469" w:rsidP="004077EA">
            <w:pPr>
              <w:keepNext/>
              <w:keepLines/>
              <w:spacing w:after="0"/>
              <w:jc w:val="center"/>
              <w:rPr>
                <w:rFonts w:ascii="Arial" w:hAnsi="Arial"/>
                <w:sz w:val="18"/>
              </w:rPr>
            </w:pPr>
            <w:r w:rsidRPr="004077EA">
              <w:rPr>
                <w:rFonts w:ascii="Arial" w:hAnsi="Arial"/>
                <w:sz w:val="18"/>
              </w:rPr>
              <w:t>Type 0</w:t>
            </w:r>
          </w:p>
        </w:tc>
      </w:tr>
      <w:tr w:rsidR="00177469" w:rsidRPr="004077EA" w14:paraId="58636DC7" w14:textId="77777777" w:rsidTr="00EB71CE">
        <w:tc>
          <w:tcPr>
            <w:tcW w:w="1813" w:type="dxa"/>
            <w:vMerge/>
            <w:shd w:val="clear" w:color="auto" w:fill="auto"/>
          </w:tcPr>
          <w:p w14:paraId="715F87B4" w14:textId="77777777" w:rsidR="00177469" w:rsidRPr="004077EA" w:rsidRDefault="00177469" w:rsidP="004077EA">
            <w:pPr>
              <w:keepNext/>
              <w:keepLines/>
              <w:spacing w:after="0"/>
              <w:rPr>
                <w:rFonts w:ascii="Arial" w:hAnsi="Arial"/>
                <w:i/>
                <w:sz w:val="18"/>
              </w:rPr>
            </w:pPr>
          </w:p>
        </w:tc>
        <w:tc>
          <w:tcPr>
            <w:tcW w:w="3654" w:type="dxa"/>
            <w:shd w:val="clear" w:color="auto" w:fill="auto"/>
          </w:tcPr>
          <w:p w14:paraId="78E5F00F" w14:textId="77777777" w:rsidR="00177469" w:rsidRPr="004077EA" w:rsidRDefault="00177469" w:rsidP="004077EA">
            <w:pPr>
              <w:keepNext/>
              <w:keepLines/>
              <w:spacing w:after="0"/>
              <w:rPr>
                <w:rFonts w:ascii="Arial" w:hAnsi="Arial"/>
                <w:sz w:val="18"/>
              </w:rPr>
            </w:pPr>
            <w:r w:rsidRPr="004077EA">
              <w:rPr>
                <w:rFonts w:ascii="Arial" w:hAnsi="Arial"/>
                <w:sz w:val="18"/>
              </w:rPr>
              <w:t>RBG size</w:t>
            </w:r>
          </w:p>
        </w:tc>
        <w:tc>
          <w:tcPr>
            <w:tcW w:w="802" w:type="dxa"/>
            <w:shd w:val="clear" w:color="auto" w:fill="auto"/>
          </w:tcPr>
          <w:p w14:paraId="28377067"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362584C6" w14:textId="7BAD2637" w:rsidR="00177469" w:rsidRPr="004077EA" w:rsidRDefault="00177469" w:rsidP="004077EA">
            <w:pPr>
              <w:keepNext/>
              <w:keepLines/>
              <w:spacing w:after="0"/>
              <w:jc w:val="center"/>
              <w:rPr>
                <w:rFonts w:ascii="Arial" w:hAnsi="Arial"/>
                <w:sz w:val="18"/>
              </w:rPr>
            </w:pPr>
            <w:r w:rsidRPr="004077EA">
              <w:rPr>
                <w:rFonts w:ascii="Arial" w:hAnsi="Arial"/>
                <w:sz w:val="18"/>
                <w:lang w:eastAsia="zh-CN"/>
              </w:rPr>
              <w:t>C</w:t>
            </w:r>
            <w:r w:rsidRPr="004077EA">
              <w:rPr>
                <w:rFonts w:ascii="Arial" w:hAnsi="Arial" w:hint="eastAsia"/>
                <w:sz w:val="18"/>
                <w:lang w:eastAsia="zh-CN"/>
              </w:rPr>
              <w:t>onfig2</w:t>
            </w:r>
          </w:p>
        </w:tc>
      </w:tr>
      <w:tr w:rsidR="00177469" w:rsidRPr="004077EA" w14:paraId="3625D51E" w14:textId="77777777" w:rsidTr="00EB71CE">
        <w:tc>
          <w:tcPr>
            <w:tcW w:w="1813" w:type="dxa"/>
            <w:vMerge/>
            <w:shd w:val="clear" w:color="auto" w:fill="auto"/>
          </w:tcPr>
          <w:p w14:paraId="797760ED" w14:textId="77777777" w:rsidR="00177469" w:rsidRPr="004077EA" w:rsidRDefault="00177469" w:rsidP="004077EA">
            <w:pPr>
              <w:keepNext/>
              <w:keepLines/>
              <w:spacing w:after="0"/>
              <w:rPr>
                <w:rFonts w:ascii="Arial" w:hAnsi="Arial"/>
                <w:i/>
                <w:sz w:val="18"/>
              </w:rPr>
            </w:pPr>
          </w:p>
        </w:tc>
        <w:tc>
          <w:tcPr>
            <w:tcW w:w="3654" w:type="dxa"/>
            <w:shd w:val="clear" w:color="auto" w:fill="auto"/>
          </w:tcPr>
          <w:p w14:paraId="73CE6B0A" w14:textId="77777777" w:rsidR="00177469" w:rsidRPr="004077EA" w:rsidRDefault="00177469" w:rsidP="004077EA">
            <w:pPr>
              <w:keepNext/>
              <w:keepLines/>
              <w:spacing w:after="0"/>
              <w:rPr>
                <w:rFonts w:ascii="Arial" w:hAnsi="Arial"/>
                <w:sz w:val="18"/>
              </w:rPr>
            </w:pPr>
            <w:r w:rsidRPr="004077EA">
              <w:rPr>
                <w:rFonts w:ascii="Arial" w:hAnsi="Arial"/>
                <w:sz w:val="18"/>
                <w:szCs w:val="22"/>
                <w:lang w:eastAsia="ja-JP"/>
              </w:rPr>
              <w:t>VRB-to-PRB mapping type</w:t>
            </w:r>
          </w:p>
        </w:tc>
        <w:tc>
          <w:tcPr>
            <w:tcW w:w="802" w:type="dxa"/>
            <w:shd w:val="clear" w:color="auto" w:fill="auto"/>
          </w:tcPr>
          <w:p w14:paraId="50ED6414"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3E254070" w14:textId="77777777" w:rsidR="00177469" w:rsidRPr="004077EA" w:rsidRDefault="00177469" w:rsidP="004077EA">
            <w:pPr>
              <w:keepNext/>
              <w:keepLines/>
              <w:spacing w:after="0"/>
              <w:jc w:val="center"/>
              <w:rPr>
                <w:rFonts w:ascii="Arial" w:hAnsi="Arial"/>
                <w:sz w:val="18"/>
              </w:rPr>
            </w:pPr>
            <w:r w:rsidRPr="004077EA">
              <w:rPr>
                <w:rFonts w:ascii="Arial" w:hAnsi="Arial"/>
                <w:sz w:val="18"/>
              </w:rPr>
              <w:t>Non-interleaved</w:t>
            </w:r>
          </w:p>
        </w:tc>
      </w:tr>
      <w:tr w:rsidR="00177469" w:rsidRPr="004077EA" w14:paraId="700B07BB" w14:textId="77777777" w:rsidTr="00EB71CE">
        <w:tc>
          <w:tcPr>
            <w:tcW w:w="1813" w:type="dxa"/>
            <w:vMerge/>
            <w:tcBorders>
              <w:bottom w:val="single" w:sz="4" w:space="0" w:color="auto"/>
            </w:tcBorders>
            <w:shd w:val="clear" w:color="auto" w:fill="auto"/>
          </w:tcPr>
          <w:p w14:paraId="646D9DDD"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5C4E0971" w14:textId="77777777" w:rsidR="00177469" w:rsidRPr="004077EA" w:rsidRDefault="00177469" w:rsidP="004077EA">
            <w:pPr>
              <w:keepNext/>
              <w:keepLines/>
              <w:spacing w:after="0"/>
              <w:rPr>
                <w:rFonts w:ascii="Arial" w:hAnsi="Arial"/>
                <w:sz w:val="18"/>
              </w:rPr>
            </w:pPr>
            <w:r w:rsidRPr="004077EA">
              <w:rPr>
                <w:rFonts w:ascii="Arial" w:hAnsi="Arial"/>
                <w:sz w:val="18"/>
                <w:szCs w:val="22"/>
                <w:lang w:eastAsia="ja-JP"/>
              </w:rPr>
              <w:t>VRB-to-PRB mapping interleave</w:t>
            </w:r>
            <w:r w:rsidRPr="004077EA">
              <w:rPr>
                <w:rFonts w:ascii="Arial" w:hAnsi="Arial"/>
                <w:sz w:val="18"/>
                <w:szCs w:val="22"/>
                <w:lang w:val="en-US" w:eastAsia="ja-JP"/>
              </w:rPr>
              <w:t>r</w:t>
            </w:r>
            <w:r w:rsidRPr="004077EA">
              <w:rPr>
                <w:rFonts w:ascii="Arial" w:hAnsi="Arial"/>
                <w:sz w:val="18"/>
                <w:szCs w:val="22"/>
                <w:lang w:eastAsia="ja-JP"/>
              </w:rPr>
              <w:t xml:space="preserve"> bundle size</w:t>
            </w:r>
          </w:p>
        </w:tc>
        <w:tc>
          <w:tcPr>
            <w:tcW w:w="802" w:type="dxa"/>
            <w:shd w:val="clear" w:color="auto" w:fill="auto"/>
          </w:tcPr>
          <w:p w14:paraId="38CD0BF1"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2D4FF8DD" w14:textId="77777777" w:rsidR="00177469" w:rsidRPr="004077EA" w:rsidRDefault="00177469" w:rsidP="004077EA">
            <w:pPr>
              <w:keepNext/>
              <w:keepLines/>
              <w:spacing w:after="0"/>
              <w:jc w:val="center"/>
              <w:rPr>
                <w:rFonts w:ascii="Arial" w:hAnsi="Arial"/>
                <w:sz w:val="18"/>
              </w:rPr>
            </w:pPr>
            <w:r w:rsidRPr="004077EA">
              <w:rPr>
                <w:rFonts w:ascii="Arial" w:hAnsi="Arial"/>
                <w:sz w:val="18"/>
              </w:rPr>
              <w:t>N/A</w:t>
            </w:r>
          </w:p>
        </w:tc>
      </w:tr>
      <w:tr w:rsidR="00177469" w:rsidRPr="004077EA" w14:paraId="321B8903" w14:textId="77777777" w:rsidTr="00554347">
        <w:tc>
          <w:tcPr>
            <w:tcW w:w="1813" w:type="dxa"/>
            <w:vMerge w:val="restart"/>
            <w:shd w:val="clear" w:color="auto" w:fill="auto"/>
          </w:tcPr>
          <w:p w14:paraId="72347BC7" w14:textId="77777777" w:rsidR="00177469" w:rsidRPr="004077EA" w:rsidRDefault="00177469" w:rsidP="004077EA">
            <w:pPr>
              <w:keepNext/>
              <w:keepLines/>
              <w:spacing w:after="0"/>
              <w:rPr>
                <w:rFonts w:ascii="Arial" w:hAnsi="Arial"/>
                <w:sz w:val="18"/>
              </w:rPr>
            </w:pPr>
            <w:r w:rsidRPr="004077EA">
              <w:rPr>
                <w:rFonts w:ascii="Arial" w:hAnsi="Arial"/>
                <w:sz w:val="18"/>
              </w:rPr>
              <w:t>PDSCH DMRS configuration</w:t>
            </w:r>
          </w:p>
        </w:tc>
        <w:tc>
          <w:tcPr>
            <w:tcW w:w="3654" w:type="dxa"/>
            <w:shd w:val="clear" w:color="auto" w:fill="auto"/>
          </w:tcPr>
          <w:p w14:paraId="627D8265" w14:textId="77777777" w:rsidR="00177469" w:rsidRPr="004077EA" w:rsidRDefault="00177469" w:rsidP="004077EA">
            <w:pPr>
              <w:keepNext/>
              <w:keepLines/>
              <w:spacing w:after="0"/>
              <w:rPr>
                <w:rFonts w:ascii="Arial" w:hAnsi="Arial" w:cs="Arial"/>
                <w:sz w:val="18"/>
                <w:szCs w:val="18"/>
              </w:rPr>
            </w:pPr>
            <w:r w:rsidRPr="004077EA">
              <w:rPr>
                <w:rFonts w:ascii="Arial" w:hAnsi="Arial" w:cs="Arial"/>
                <w:sz w:val="18"/>
                <w:szCs w:val="18"/>
              </w:rPr>
              <w:t>DMRS Type</w:t>
            </w:r>
          </w:p>
        </w:tc>
        <w:tc>
          <w:tcPr>
            <w:tcW w:w="802" w:type="dxa"/>
            <w:shd w:val="clear" w:color="auto" w:fill="auto"/>
          </w:tcPr>
          <w:p w14:paraId="04003556"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15532768" w14:textId="67811D9D" w:rsidR="00177469" w:rsidRPr="004077EA" w:rsidRDefault="00177469" w:rsidP="004077EA">
            <w:pPr>
              <w:keepNext/>
              <w:keepLines/>
              <w:spacing w:after="0"/>
              <w:jc w:val="center"/>
              <w:rPr>
                <w:rFonts w:ascii="Arial" w:eastAsia="Malgun Gothic" w:hAnsi="Arial" w:cs="Arial"/>
                <w:sz w:val="18"/>
                <w:szCs w:val="18"/>
                <w:lang w:eastAsia="en-GB"/>
              </w:rPr>
            </w:pPr>
            <w:r w:rsidRPr="004077EA">
              <w:rPr>
                <w:rFonts w:ascii="Arial" w:hAnsi="Arial"/>
                <w:sz w:val="18"/>
              </w:rPr>
              <w:t>Type 1</w:t>
            </w:r>
          </w:p>
        </w:tc>
      </w:tr>
      <w:tr w:rsidR="00177469" w:rsidRPr="004077EA" w14:paraId="07A97332" w14:textId="77777777" w:rsidTr="00554347">
        <w:tc>
          <w:tcPr>
            <w:tcW w:w="1813" w:type="dxa"/>
            <w:vMerge/>
            <w:shd w:val="clear" w:color="auto" w:fill="auto"/>
          </w:tcPr>
          <w:p w14:paraId="656415D3"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4BA62268" w14:textId="77777777" w:rsidR="00177469" w:rsidRPr="004077EA" w:rsidRDefault="00177469" w:rsidP="004077EA">
            <w:pPr>
              <w:keepNext/>
              <w:keepLines/>
              <w:spacing w:after="0"/>
              <w:rPr>
                <w:rFonts w:ascii="Arial" w:hAnsi="Arial"/>
                <w:sz w:val="18"/>
              </w:rPr>
            </w:pPr>
            <w:r w:rsidRPr="004077EA">
              <w:rPr>
                <w:rFonts w:ascii="Arial" w:hAnsi="Arial"/>
                <w:sz w:val="18"/>
              </w:rPr>
              <w:t>Number of additional DMRS</w:t>
            </w:r>
          </w:p>
        </w:tc>
        <w:tc>
          <w:tcPr>
            <w:tcW w:w="802" w:type="dxa"/>
            <w:shd w:val="clear" w:color="auto" w:fill="auto"/>
          </w:tcPr>
          <w:p w14:paraId="3F82D90E"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19CDCFCC" w14:textId="5AEF7FB3" w:rsidR="00177469" w:rsidRPr="004077EA" w:rsidRDefault="00177469" w:rsidP="004077EA">
            <w:pPr>
              <w:keepNext/>
              <w:keepLines/>
              <w:spacing w:after="0"/>
              <w:jc w:val="center"/>
              <w:rPr>
                <w:rFonts w:ascii="Arial" w:hAnsi="Arial"/>
                <w:sz w:val="18"/>
              </w:rPr>
            </w:pPr>
            <w:r w:rsidRPr="004077EA">
              <w:rPr>
                <w:rFonts w:ascii="Arial" w:hAnsi="Arial"/>
                <w:sz w:val="18"/>
              </w:rPr>
              <w:t>1</w:t>
            </w:r>
          </w:p>
        </w:tc>
      </w:tr>
      <w:tr w:rsidR="00177469" w:rsidRPr="004077EA" w14:paraId="18FFEE9C" w14:textId="77777777" w:rsidTr="00554347">
        <w:tc>
          <w:tcPr>
            <w:tcW w:w="1813" w:type="dxa"/>
            <w:vMerge/>
            <w:shd w:val="clear" w:color="auto" w:fill="auto"/>
          </w:tcPr>
          <w:p w14:paraId="0AB4ED7B" w14:textId="77777777" w:rsidR="00177469" w:rsidRPr="004077EA" w:rsidRDefault="00177469" w:rsidP="004077EA">
            <w:pPr>
              <w:keepNext/>
              <w:keepLines/>
              <w:spacing w:after="0"/>
              <w:rPr>
                <w:rFonts w:ascii="Arial" w:hAnsi="Arial"/>
                <w:sz w:val="18"/>
              </w:rPr>
            </w:pPr>
          </w:p>
        </w:tc>
        <w:tc>
          <w:tcPr>
            <w:tcW w:w="3654" w:type="dxa"/>
            <w:shd w:val="clear" w:color="auto" w:fill="auto"/>
          </w:tcPr>
          <w:p w14:paraId="5A073085" w14:textId="77777777" w:rsidR="00177469" w:rsidRPr="004077EA" w:rsidRDefault="00177469" w:rsidP="004077EA">
            <w:pPr>
              <w:keepNext/>
              <w:keepLines/>
              <w:spacing w:after="0"/>
              <w:rPr>
                <w:rFonts w:ascii="Arial" w:hAnsi="Arial"/>
                <w:sz w:val="18"/>
              </w:rPr>
            </w:pPr>
            <w:r w:rsidRPr="004077EA">
              <w:rPr>
                <w:rFonts w:ascii="Arial" w:hAnsi="Arial"/>
                <w:sz w:val="18"/>
              </w:rPr>
              <w:t>Maximum number of OFDM symbols for DL front loaded DMRS</w:t>
            </w:r>
          </w:p>
        </w:tc>
        <w:tc>
          <w:tcPr>
            <w:tcW w:w="802" w:type="dxa"/>
            <w:shd w:val="clear" w:color="auto" w:fill="auto"/>
          </w:tcPr>
          <w:p w14:paraId="60DD37EE" w14:textId="77777777" w:rsidR="00177469" w:rsidRPr="004077EA" w:rsidRDefault="00177469" w:rsidP="004077EA">
            <w:pPr>
              <w:keepNext/>
              <w:keepLines/>
              <w:spacing w:after="0"/>
              <w:jc w:val="center"/>
              <w:rPr>
                <w:rFonts w:ascii="Arial" w:hAnsi="Arial"/>
                <w:sz w:val="18"/>
              </w:rPr>
            </w:pPr>
          </w:p>
        </w:tc>
        <w:tc>
          <w:tcPr>
            <w:tcW w:w="3352" w:type="dxa"/>
            <w:shd w:val="clear" w:color="auto" w:fill="auto"/>
          </w:tcPr>
          <w:p w14:paraId="21B78898" w14:textId="77777777" w:rsidR="00177469" w:rsidRPr="004077EA" w:rsidRDefault="00177469" w:rsidP="004077EA">
            <w:pPr>
              <w:keepNext/>
              <w:keepLines/>
              <w:spacing w:after="0"/>
              <w:jc w:val="center"/>
              <w:rPr>
                <w:rFonts w:ascii="Arial" w:hAnsi="Arial"/>
                <w:sz w:val="18"/>
                <w:lang w:eastAsia="zh-CN"/>
              </w:rPr>
            </w:pPr>
            <w:r w:rsidRPr="004077EA">
              <w:rPr>
                <w:rFonts w:ascii="Arial" w:hAnsi="Arial" w:hint="eastAsia"/>
                <w:sz w:val="18"/>
                <w:lang w:eastAsia="zh-CN"/>
              </w:rPr>
              <w:t>1</w:t>
            </w:r>
          </w:p>
        </w:tc>
      </w:tr>
    </w:tbl>
    <w:p w14:paraId="06132579" w14:textId="2DD4123D" w:rsidR="0046504C" w:rsidRDefault="0046504C" w:rsidP="000C3862">
      <w:pPr>
        <w:rPr>
          <w:lang w:val="en-US" w:eastAsia="zh-CN"/>
        </w:rPr>
      </w:pPr>
    </w:p>
    <w:p w14:paraId="3BCC77F7" w14:textId="25877AF2" w:rsidR="009A6FCD" w:rsidRPr="00B03E04" w:rsidRDefault="009A6FCD" w:rsidP="009A6FCD">
      <w:pPr>
        <w:pStyle w:val="Proposal"/>
      </w:pPr>
      <w:r w:rsidRPr="009A6FCD">
        <w:t xml:space="preserve">For PDSCH demodulation performance requirements, use the </w:t>
      </w:r>
      <w:r>
        <w:t>parameters</w:t>
      </w:r>
      <w:r w:rsidRPr="009A6FCD">
        <w:t xml:space="preserve"> as above </w:t>
      </w:r>
      <w:r>
        <w:t>Table</w:t>
      </w:r>
      <w:r w:rsidRPr="009A6FCD">
        <w:t xml:space="preserve"> 2.1.2-1.</w:t>
      </w:r>
    </w:p>
    <w:p w14:paraId="44C9A553" w14:textId="1268C9E6" w:rsidR="00C8331A" w:rsidRDefault="00C8331A" w:rsidP="00C8331A">
      <w:pPr>
        <w:pStyle w:val="3"/>
        <w:rPr>
          <w:lang w:val="en-US" w:eastAsia="zh-CN"/>
        </w:rPr>
      </w:pPr>
      <w:r>
        <w:rPr>
          <w:lang w:val="en-US" w:eastAsia="zh-CN"/>
        </w:rPr>
        <w:t>CSI reporting</w:t>
      </w:r>
    </w:p>
    <w:p w14:paraId="515F0B3E" w14:textId="5104E799" w:rsidR="00636E4A" w:rsidRDefault="00636E4A" w:rsidP="00636E4A">
      <w:pPr>
        <w:rPr>
          <w:lang w:val="en-US" w:eastAsia="zh-CN"/>
        </w:rPr>
      </w:pPr>
      <w:r>
        <w:rPr>
          <w:lang w:val="en-US" w:eastAsia="zh-CN"/>
        </w:rPr>
        <w:t>Based on RAN1 agreements, s</w:t>
      </w:r>
      <w:r w:rsidRPr="00636E4A">
        <w:rPr>
          <w:lang w:val="en-US" w:eastAsia="zh-CN"/>
        </w:rPr>
        <w:t>eparate CSI-RS resource and reporting</w:t>
      </w:r>
      <w:r>
        <w:rPr>
          <w:lang w:val="en-US" w:eastAsia="zh-CN"/>
        </w:rPr>
        <w:t xml:space="preserve"> for SBFD and non-SBFD</w:t>
      </w:r>
      <w:r w:rsidRPr="00636E4A">
        <w:rPr>
          <w:lang w:val="en-US" w:eastAsia="zh-CN"/>
        </w:rPr>
        <w:t xml:space="preserve"> </w:t>
      </w:r>
      <w:r w:rsidR="008F3912">
        <w:rPr>
          <w:lang w:val="en-US" w:eastAsia="zh-CN"/>
        </w:rPr>
        <w:t>are</w:t>
      </w:r>
      <w:r w:rsidRPr="00636E4A">
        <w:rPr>
          <w:lang w:val="en-US" w:eastAsia="zh-CN"/>
        </w:rPr>
        <w:t xml:space="preserve"> supported.</w:t>
      </w:r>
      <w:r w:rsidR="00072E8C">
        <w:rPr>
          <w:lang w:val="en-US" w:eastAsia="zh-CN"/>
        </w:rPr>
        <w:t xml:space="preserve"> </w:t>
      </w:r>
      <w:r w:rsidR="00072E8C" w:rsidRPr="00072E8C">
        <w:rPr>
          <w:lang w:val="en-US" w:eastAsia="zh-CN"/>
        </w:rPr>
        <w:t>CSI</w:t>
      </w:r>
      <w:r w:rsidR="00072E8C" w:rsidRPr="00072E8C">
        <w:t xml:space="preserve"> </w:t>
      </w:r>
      <w:r w:rsidR="00072E8C" w:rsidRPr="00072E8C">
        <w:rPr>
          <w:lang w:val="en-US" w:eastAsia="zh-CN"/>
        </w:rPr>
        <w:t>reporting</w:t>
      </w:r>
      <w:r w:rsidR="00072E8C">
        <w:rPr>
          <w:lang w:val="en-US" w:eastAsia="zh-CN"/>
        </w:rPr>
        <w:t xml:space="preserve"> for non-SBFD has been verified by the existing cases in TS 38.101-4. </w:t>
      </w:r>
      <w:r w:rsidR="000509B0">
        <w:rPr>
          <w:lang w:val="en-US" w:eastAsia="zh-CN"/>
        </w:rPr>
        <w:t xml:space="preserve">From our understanding, for </w:t>
      </w:r>
      <w:r w:rsidR="000509B0" w:rsidRPr="000509B0">
        <w:rPr>
          <w:lang w:val="en-US" w:eastAsia="zh-CN"/>
        </w:rPr>
        <w:t>one DL subband and one UL subband case</w:t>
      </w:r>
      <w:r w:rsidR="000509B0">
        <w:rPr>
          <w:lang w:val="en-US" w:eastAsia="zh-CN"/>
        </w:rPr>
        <w:t xml:space="preserve">, the baseband processing of </w:t>
      </w:r>
      <w:r w:rsidR="000509B0" w:rsidRPr="000509B0">
        <w:rPr>
          <w:lang w:val="en-US" w:eastAsia="zh-CN"/>
        </w:rPr>
        <w:t>CSI reporting for SBFD</w:t>
      </w:r>
      <w:r w:rsidR="000509B0">
        <w:rPr>
          <w:lang w:val="en-US" w:eastAsia="zh-CN"/>
        </w:rPr>
        <w:t xml:space="preserve"> is </w:t>
      </w:r>
      <w:r w:rsidR="008F3912">
        <w:rPr>
          <w:lang w:val="en-US" w:eastAsia="zh-CN"/>
        </w:rPr>
        <w:t>similar</w:t>
      </w:r>
      <w:r w:rsidR="000509B0">
        <w:rPr>
          <w:lang w:val="en-US" w:eastAsia="zh-CN"/>
        </w:rPr>
        <w:t xml:space="preserve"> as that of </w:t>
      </w:r>
      <w:r w:rsidR="000509B0" w:rsidRPr="000509B0">
        <w:rPr>
          <w:lang w:val="en-US" w:eastAsia="zh-CN"/>
        </w:rPr>
        <w:t xml:space="preserve">CSI reporting for </w:t>
      </w:r>
      <w:r w:rsidR="000509B0">
        <w:rPr>
          <w:lang w:val="en-US" w:eastAsia="zh-CN"/>
        </w:rPr>
        <w:t>non-</w:t>
      </w:r>
      <w:r w:rsidR="000509B0" w:rsidRPr="000509B0">
        <w:rPr>
          <w:lang w:val="en-US" w:eastAsia="zh-CN"/>
        </w:rPr>
        <w:t>SBFD</w:t>
      </w:r>
      <w:r w:rsidR="000509B0">
        <w:rPr>
          <w:lang w:val="en-US" w:eastAsia="zh-CN"/>
        </w:rPr>
        <w:t>. So w</w:t>
      </w:r>
      <w:r w:rsidR="00072E8C">
        <w:rPr>
          <w:lang w:val="en-US" w:eastAsia="zh-CN"/>
        </w:rPr>
        <w:t xml:space="preserve">e propose to </w:t>
      </w:r>
      <w:r w:rsidR="000509B0">
        <w:rPr>
          <w:lang w:val="en-US" w:eastAsia="zh-CN"/>
        </w:rPr>
        <w:t>not</w:t>
      </w:r>
      <w:r w:rsidR="00072E8C">
        <w:rPr>
          <w:lang w:val="en-US" w:eastAsia="zh-CN"/>
        </w:rPr>
        <w:t xml:space="preserve"> consider </w:t>
      </w:r>
      <w:r w:rsidR="000509B0">
        <w:rPr>
          <w:lang w:val="en-US" w:eastAsia="zh-CN"/>
        </w:rPr>
        <w:t>any CSI</w:t>
      </w:r>
      <w:r w:rsidR="00072E8C" w:rsidRPr="00072E8C">
        <w:rPr>
          <w:lang w:val="en-US" w:eastAsia="zh-CN"/>
        </w:rPr>
        <w:t xml:space="preserve"> reporting</w:t>
      </w:r>
      <w:r w:rsidR="00072E8C">
        <w:rPr>
          <w:lang w:val="en-US" w:eastAsia="zh-CN"/>
        </w:rPr>
        <w:t xml:space="preserve"> cases</w:t>
      </w:r>
      <w:r w:rsidR="00072E8C" w:rsidRPr="00072E8C">
        <w:rPr>
          <w:lang w:val="en-US" w:eastAsia="zh-CN"/>
        </w:rPr>
        <w:t xml:space="preserve"> </w:t>
      </w:r>
      <w:r w:rsidR="00072E8C">
        <w:rPr>
          <w:lang w:val="en-US" w:eastAsia="zh-CN"/>
        </w:rPr>
        <w:t xml:space="preserve">for </w:t>
      </w:r>
      <w:r w:rsidR="00072E8C" w:rsidRPr="00072E8C">
        <w:rPr>
          <w:lang w:val="en-US" w:eastAsia="zh-CN"/>
        </w:rPr>
        <w:t>SBFD</w:t>
      </w:r>
      <w:r w:rsidR="00710250">
        <w:rPr>
          <w:lang w:val="en-US" w:eastAsia="zh-CN"/>
        </w:rPr>
        <w:t xml:space="preserve"> if only </w:t>
      </w:r>
      <w:r w:rsidR="00710250" w:rsidRPr="00710250">
        <w:rPr>
          <w:lang w:val="en-US" w:eastAsia="zh-CN"/>
        </w:rPr>
        <w:t>one DL subband</w:t>
      </w:r>
      <w:r w:rsidR="00710250">
        <w:rPr>
          <w:lang w:val="en-US" w:eastAsia="zh-CN"/>
        </w:rPr>
        <w:t xml:space="preserve"> is considered</w:t>
      </w:r>
      <w:r w:rsidR="00072E8C">
        <w:rPr>
          <w:lang w:val="en-US" w:eastAsia="zh-CN"/>
        </w:rPr>
        <w:t>.</w:t>
      </w:r>
    </w:p>
    <w:p w14:paraId="7556BE45" w14:textId="0AE0722B" w:rsidR="00072E8C" w:rsidRDefault="008F3912" w:rsidP="00072E8C">
      <w:pPr>
        <w:pStyle w:val="Proposal"/>
      </w:pPr>
      <w:r>
        <w:t>N</w:t>
      </w:r>
      <w:r w:rsidR="00710250" w:rsidRPr="00710250">
        <w:t>ot consider CSI reporting cases for SBFD</w:t>
      </w:r>
      <w:r>
        <w:t xml:space="preserve"> with</w:t>
      </w:r>
      <w:r w:rsidR="00710250" w:rsidRPr="00710250">
        <w:t xml:space="preserve"> one DL</w:t>
      </w:r>
      <w:r w:rsidR="001D5AAD">
        <w:t xml:space="preserve"> </w:t>
      </w:r>
      <w:r w:rsidR="00710250" w:rsidRPr="00710250">
        <w:t>subband.</w:t>
      </w:r>
    </w:p>
    <w:p w14:paraId="3F7E3B1A" w14:textId="443A6771" w:rsidR="0056708A" w:rsidRDefault="0056708A" w:rsidP="0056708A">
      <w:pPr>
        <w:pStyle w:val="3"/>
        <w:rPr>
          <w:lang w:val="en-US" w:eastAsia="zh-CN"/>
        </w:rPr>
      </w:pPr>
      <w:r w:rsidRPr="0056708A">
        <w:rPr>
          <w:lang w:val="en-US" w:eastAsia="zh-CN"/>
        </w:rPr>
        <w:t>CLI handling</w:t>
      </w:r>
    </w:p>
    <w:p w14:paraId="0F9F2163" w14:textId="4A5CD307" w:rsidR="00AC0141" w:rsidRDefault="00AC0141" w:rsidP="00AC0141">
      <w:pPr>
        <w:rPr>
          <w:lang w:val="en-US" w:eastAsia="zh-CN"/>
        </w:rPr>
      </w:pPr>
      <w:r w:rsidRPr="00AC0141">
        <w:rPr>
          <w:lang w:val="en-US" w:eastAsia="zh-CN"/>
        </w:rPr>
        <w:t>Based on RAN1 agreements,</w:t>
      </w:r>
      <w:r>
        <w:rPr>
          <w:lang w:val="en-US" w:eastAsia="zh-CN"/>
        </w:rPr>
        <w:t xml:space="preserve"> L1 </w:t>
      </w:r>
      <w:r w:rsidRPr="00AC0141">
        <w:rPr>
          <w:lang w:val="en-US" w:eastAsia="zh-CN"/>
        </w:rPr>
        <w:t>CLI-RSSI</w:t>
      </w:r>
      <w:r>
        <w:rPr>
          <w:lang w:val="en-US" w:eastAsia="zh-CN"/>
        </w:rPr>
        <w:t>/</w:t>
      </w:r>
      <w:r w:rsidRPr="00AC0141">
        <w:t xml:space="preserve"> </w:t>
      </w:r>
      <w:r w:rsidRPr="00AC0141">
        <w:rPr>
          <w:lang w:val="en-US" w:eastAsia="zh-CN"/>
        </w:rPr>
        <w:t>SRS-RSRP</w:t>
      </w:r>
      <w:r>
        <w:rPr>
          <w:lang w:val="en-US" w:eastAsia="zh-CN"/>
        </w:rPr>
        <w:t xml:space="preserve"> </w:t>
      </w:r>
      <w:r w:rsidRPr="00AC0141">
        <w:rPr>
          <w:lang w:val="en-US" w:eastAsia="zh-CN"/>
        </w:rPr>
        <w:t>measurement</w:t>
      </w:r>
      <w:r>
        <w:rPr>
          <w:lang w:val="en-US" w:eastAsia="zh-CN"/>
        </w:rPr>
        <w:t xml:space="preserve"> and reporting is supported based on existing </w:t>
      </w:r>
      <w:r w:rsidR="001C02D9">
        <w:rPr>
          <w:lang w:val="en-US" w:eastAsia="zh-CN"/>
        </w:rPr>
        <w:t>CSI</w:t>
      </w:r>
      <w:r>
        <w:rPr>
          <w:lang w:val="en-US" w:eastAsia="zh-CN"/>
        </w:rPr>
        <w:t xml:space="preserve"> framework.</w:t>
      </w:r>
      <w:r w:rsidR="001C02D9">
        <w:rPr>
          <w:lang w:val="en-US" w:eastAsia="zh-CN"/>
        </w:rPr>
        <w:t xml:space="preserve"> From baseband processing point of view, there is only </w:t>
      </w:r>
      <w:r w:rsidR="005B3FA8">
        <w:rPr>
          <w:lang w:val="en-US" w:eastAsia="zh-CN"/>
        </w:rPr>
        <w:t xml:space="preserve">payload content change with </w:t>
      </w:r>
      <w:r w:rsidR="001C02D9">
        <w:rPr>
          <w:lang w:val="en-US" w:eastAsia="zh-CN"/>
        </w:rPr>
        <w:t xml:space="preserve">new report </w:t>
      </w:r>
      <w:r w:rsidR="001C02D9" w:rsidRPr="001C02D9">
        <w:rPr>
          <w:lang w:val="en-US" w:eastAsia="zh-CN"/>
        </w:rPr>
        <w:t>quantities</w:t>
      </w:r>
      <w:r w:rsidR="001C02D9">
        <w:rPr>
          <w:lang w:val="en-US" w:eastAsia="zh-CN"/>
        </w:rPr>
        <w:t xml:space="preserve"> introduced and no baseband processing impact.</w:t>
      </w:r>
      <w:r w:rsidR="005B3FA8">
        <w:rPr>
          <w:lang w:val="en-US" w:eastAsia="zh-CN"/>
        </w:rPr>
        <w:t xml:space="preserve"> </w:t>
      </w:r>
      <w:r w:rsidR="00710250">
        <w:rPr>
          <w:lang w:val="en-US" w:eastAsia="zh-CN"/>
        </w:rPr>
        <w:t>Also, w</w:t>
      </w:r>
      <w:r w:rsidR="0070093C" w:rsidRPr="00710250">
        <w:rPr>
          <w:lang w:val="en-US" w:eastAsia="zh-CN"/>
        </w:rPr>
        <w:t xml:space="preserve">hether </w:t>
      </w:r>
      <w:r w:rsidR="005B3FA8" w:rsidRPr="00710250">
        <w:rPr>
          <w:lang w:val="en-US" w:eastAsia="zh-CN"/>
        </w:rPr>
        <w:t xml:space="preserve">UE reporting is accurate </w:t>
      </w:r>
      <w:r w:rsidR="0070093C" w:rsidRPr="00710250">
        <w:rPr>
          <w:lang w:val="en-US" w:eastAsia="zh-CN"/>
        </w:rPr>
        <w:t xml:space="preserve">enough </w:t>
      </w:r>
      <w:r w:rsidR="00710250" w:rsidRPr="00710250">
        <w:rPr>
          <w:lang w:val="en-US" w:eastAsia="zh-CN"/>
        </w:rPr>
        <w:t xml:space="preserve">can be verified </w:t>
      </w:r>
      <w:r w:rsidR="005B3FA8" w:rsidRPr="00710250">
        <w:rPr>
          <w:lang w:val="en-US" w:eastAsia="zh-CN"/>
        </w:rPr>
        <w:t xml:space="preserve">by </w:t>
      </w:r>
      <w:r w:rsidR="00DE2578" w:rsidRPr="00710250">
        <w:rPr>
          <w:lang w:val="en-US" w:eastAsia="zh-CN"/>
        </w:rPr>
        <w:t>RRM</w:t>
      </w:r>
      <w:r w:rsidR="00710250" w:rsidRPr="00710250">
        <w:rPr>
          <w:lang w:val="en-US" w:eastAsia="zh-CN"/>
        </w:rPr>
        <w:t xml:space="preserve"> test</w:t>
      </w:r>
      <w:r w:rsidR="005B3FA8">
        <w:rPr>
          <w:lang w:val="en-US" w:eastAsia="zh-CN"/>
        </w:rPr>
        <w:t>.</w:t>
      </w:r>
      <w:r w:rsidR="00E85A81">
        <w:rPr>
          <w:lang w:val="en-US" w:eastAsia="zh-CN"/>
        </w:rPr>
        <w:t xml:space="preserve"> So we propose to not define any UE demodulation performance requirements for CLI handing.</w:t>
      </w:r>
    </w:p>
    <w:p w14:paraId="276715C4" w14:textId="21A94AAD" w:rsidR="00E85A81" w:rsidRPr="00AC0141" w:rsidRDefault="00E85A81" w:rsidP="00E85A81">
      <w:pPr>
        <w:pStyle w:val="Proposal"/>
      </w:pPr>
      <w:r>
        <w:t xml:space="preserve">Do </w:t>
      </w:r>
      <w:r w:rsidRPr="00E85A81">
        <w:t>not define any UE demodulation performance requirements for CLI handing.</w:t>
      </w:r>
    </w:p>
    <w:bookmarkEnd w:id="0"/>
    <w:p w14:paraId="1ECA5F73" w14:textId="75CDCDE7" w:rsidR="0056708A" w:rsidRDefault="0056708A" w:rsidP="0056708A">
      <w:pPr>
        <w:pStyle w:val="2"/>
        <w:rPr>
          <w:lang w:val="en-US" w:eastAsia="zh-CN"/>
        </w:rPr>
      </w:pPr>
      <w:r>
        <w:rPr>
          <w:rFonts w:hint="eastAsia"/>
          <w:lang w:val="en-US" w:eastAsia="zh-CN"/>
        </w:rPr>
        <w:t>B</w:t>
      </w:r>
      <w:r>
        <w:rPr>
          <w:lang w:val="en-US" w:eastAsia="zh-CN"/>
        </w:rPr>
        <w:t xml:space="preserve">S </w:t>
      </w:r>
      <w:r w:rsidRPr="0056708A">
        <w:rPr>
          <w:lang w:val="en-US" w:eastAsia="zh-CN"/>
        </w:rPr>
        <w:t>demodulation performance requirements</w:t>
      </w:r>
    </w:p>
    <w:p w14:paraId="73610F66" w14:textId="7F349D96" w:rsidR="00DE2578" w:rsidRDefault="00A13A3A" w:rsidP="00DE2578">
      <w:pPr>
        <w:rPr>
          <w:b/>
          <w:bCs/>
          <w:u w:val="single"/>
          <w:lang w:val="en-US" w:eastAsia="zh-CN"/>
        </w:rPr>
      </w:pPr>
      <w:r>
        <w:rPr>
          <w:b/>
          <w:bCs/>
          <w:u w:val="single"/>
          <w:lang w:val="en-US" w:eastAsia="zh-CN"/>
        </w:rPr>
        <w:t>D</w:t>
      </w:r>
      <w:r w:rsidRPr="00A13A3A">
        <w:rPr>
          <w:b/>
          <w:bCs/>
          <w:u w:val="single"/>
          <w:lang w:val="en-US" w:eastAsia="zh-CN"/>
        </w:rPr>
        <w:t xml:space="preserve">efault </w:t>
      </w:r>
      <w:r w:rsidR="00DE2578" w:rsidRPr="00A13A3A">
        <w:rPr>
          <w:b/>
          <w:bCs/>
          <w:u w:val="single"/>
          <w:lang w:val="en-US" w:eastAsia="zh-CN"/>
        </w:rPr>
        <w:t>TDD pattern</w:t>
      </w:r>
    </w:p>
    <w:p w14:paraId="17CAC989" w14:textId="589B888C" w:rsidR="000509B0" w:rsidRDefault="00A13A3A" w:rsidP="00DE2578">
      <w:pPr>
        <w:rPr>
          <w:lang w:val="en-US" w:eastAsia="zh-CN"/>
        </w:rPr>
      </w:pPr>
      <w:r w:rsidRPr="00A13A3A">
        <w:rPr>
          <w:lang w:val="en-US" w:eastAsia="zh-CN"/>
        </w:rPr>
        <w:t>In RAN4 demodulation performance requirements definition and in the real network deployment, DDDDDDDSUU for 30kHz SCS and DDDSU for 120kHz SCS is typical used</w:t>
      </w:r>
      <w:r>
        <w:rPr>
          <w:lang w:val="en-US" w:eastAsia="zh-CN"/>
        </w:rPr>
        <w:t xml:space="preserve"> as the default TDD pattern</w:t>
      </w:r>
      <w:r w:rsidRPr="00A13A3A">
        <w:rPr>
          <w:lang w:val="en-US" w:eastAsia="zh-CN"/>
        </w:rPr>
        <w:t>.</w:t>
      </w:r>
      <w:r>
        <w:rPr>
          <w:lang w:val="en-US" w:eastAsia="zh-CN"/>
        </w:rPr>
        <w:t xml:space="preserve"> </w:t>
      </w:r>
      <w:r w:rsidRPr="00A13A3A">
        <w:rPr>
          <w:lang w:val="en-US" w:eastAsia="zh-CN"/>
        </w:rPr>
        <w:t xml:space="preserve">To be compatible with the above TDD patterns, we </w:t>
      </w:r>
      <w:r w:rsidRPr="00A13A3A">
        <w:rPr>
          <w:lang w:val="en-US" w:eastAsia="zh-CN"/>
        </w:rPr>
        <w:lastRenderedPageBreak/>
        <w:t xml:space="preserve">propose to use XXXXXXXXUU for 30kHz SCS and XXXXU for 120kHz </w:t>
      </w:r>
      <w:r>
        <w:rPr>
          <w:lang w:val="en-US" w:eastAsia="zh-CN"/>
        </w:rPr>
        <w:t xml:space="preserve">as the </w:t>
      </w:r>
      <w:r w:rsidRPr="00A13A3A">
        <w:rPr>
          <w:lang w:val="en-US" w:eastAsia="zh-CN"/>
        </w:rPr>
        <w:t>default TDD pattern for RAN4 SBFD performance demodulation requirements definition.</w:t>
      </w:r>
    </w:p>
    <w:p w14:paraId="1D52892E" w14:textId="238DE8A1" w:rsidR="00A13A3A" w:rsidRPr="00A13A3A" w:rsidRDefault="00A13A3A" w:rsidP="00A13A3A">
      <w:pPr>
        <w:pStyle w:val="Proposal"/>
      </w:pPr>
      <w:r>
        <w:t>U</w:t>
      </w:r>
      <w:r w:rsidRPr="00A13A3A">
        <w:t xml:space="preserve">se XXXXXXXXUU for 30kHz SCS and XXXXU for 120kHz </w:t>
      </w:r>
      <w:r>
        <w:t xml:space="preserve">as the default TDD pattern </w:t>
      </w:r>
      <w:r w:rsidRPr="00A13A3A">
        <w:t>for RAN4 SBFD performance demodulation requirements definition.</w:t>
      </w:r>
    </w:p>
    <w:p w14:paraId="4E03C0A5" w14:textId="55BF85BD" w:rsidR="00DE5142" w:rsidRDefault="00DE5142" w:rsidP="00DE5142">
      <w:pPr>
        <w:rPr>
          <w:b/>
          <w:bCs/>
          <w:u w:val="single"/>
          <w:lang w:val="en-US" w:eastAsia="zh-CN"/>
        </w:rPr>
      </w:pPr>
      <w:r w:rsidRPr="00C8331A">
        <w:rPr>
          <w:rFonts w:hint="eastAsia"/>
          <w:b/>
          <w:bCs/>
          <w:u w:val="single"/>
          <w:lang w:val="en-US" w:eastAsia="zh-CN"/>
        </w:rPr>
        <w:t>P</w:t>
      </w:r>
      <w:r w:rsidRPr="00C8331A">
        <w:rPr>
          <w:b/>
          <w:bCs/>
          <w:u w:val="single"/>
          <w:lang w:val="en-US" w:eastAsia="zh-CN"/>
        </w:rPr>
        <w:t>USCH</w:t>
      </w:r>
    </w:p>
    <w:p w14:paraId="6411D449" w14:textId="03CCA3CD" w:rsidR="00D44C13" w:rsidRDefault="00D44C13" w:rsidP="00D44C13">
      <w:pPr>
        <w:rPr>
          <w:lang w:val="en-US" w:eastAsia="zh-CN"/>
        </w:rPr>
      </w:pPr>
      <w:r>
        <w:rPr>
          <w:lang w:val="en-US" w:eastAsia="zh-CN"/>
        </w:rPr>
        <w:t xml:space="preserve">Based on RAN1 agreements, </w:t>
      </w:r>
      <w:r>
        <w:rPr>
          <w:rFonts w:hint="eastAsia"/>
          <w:lang w:val="en-US" w:eastAsia="zh-CN"/>
        </w:rPr>
        <w:t>U</w:t>
      </w:r>
      <w:r>
        <w:rPr>
          <w:lang w:val="en-US" w:eastAsia="zh-CN"/>
        </w:rPr>
        <w:t xml:space="preserve">L resource muting </w:t>
      </w:r>
      <w:r w:rsidRPr="00DE7DBD">
        <w:rPr>
          <w:lang w:val="en-US" w:eastAsia="zh-CN"/>
        </w:rPr>
        <w:t xml:space="preserve">for PUSCH </w:t>
      </w:r>
      <w:r>
        <w:rPr>
          <w:lang w:val="en-US" w:eastAsia="zh-CN"/>
        </w:rPr>
        <w:t>is supported</w:t>
      </w:r>
      <w:r w:rsidRPr="00472B09">
        <w:rPr>
          <w:lang w:val="en-US" w:eastAsia="zh-CN"/>
        </w:rPr>
        <w:t>, assuming comb-2 for both DFT-S-OFDM and CP-OFDM in each allocated PRB and up to 2 symbols in time domain</w:t>
      </w:r>
      <w:r>
        <w:rPr>
          <w:lang w:val="en-US" w:eastAsia="zh-CN"/>
        </w:rPr>
        <w:t xml:space="preserve">. </w:t>
      </w:r>
      <w:r w:rsidRPr="004D4337">
        <w:rPr>
          <w:lang w:val="en-US" w:eastAsia="zh-CN"/>
        </w:rPr>
        <w:t>PUSCH resource mapping, i.e., rate-matching around the muted REs is considered.</w:t>
      </w:r>
      <w:r>
        <w:rPr>
          <w:lang w:val="en-US" w:eastAsia="zh-CN"/>
        </w:rPr>
        <w:t xml:space="preserve"> </w:t>
      </w:r>
      <w:r w:rsidRPr="004D4337">
        <w:rPr>
          <w:lang w:val="en-US" w:eastAsia="zh-CN"/>
        </w:rPr>
        <w:t>From our understanding</w:t>
      </w:r>
      <w:r>
        <w:rPr>
          <w:lang w:val="en-US" w:eastAsia="zh-CN"/>
        </w:rPr>
        <w:t xml:space="preserve">, there is baseband processing impact if </w:t>
      </w:r>
      <w:r w:rsidRPr="00BE34AD">
        <w:rPr>
          <w:lang w:val="en-US" w:eastAsia="zh-CN"/>
        </w:rPr>
        <w:t>UL resource muting for PUSCH</w:t>
      </w:r>
      <w:r>
        <w:rPr>
          <w:lang w:val="en-US" w:eastAsia="zh-CN"/>
        </w:rPr>
        <w:t xml:space="preserve"> is enabled.</w:t>
      </w:r>
      <w:r>
        <w:rPr>
          <w:rFonts w:hint="eastAsia"/>
          <w:lang w:val="en-US" w:eastAsia="zh-CN"/>
        </w:rPr>
        <w:t xml:space="preserve"> </w:t>
      </w:r>
      <w:r w:rsidR="00F01E3C">
        <w:rPr>
          <w:lang w:val="en-US" w:eastAsia="zh-CN"/>
        </w:rPr>
        <w:t xml:space="preserve">In addition, </w:t>
      </w:r>
      <w:r w:rsidR="00281B55" w:rsidRPr="00281B55">
        <w:rPr>
          <w:lang w:val="en-US" w:eastAsia="zh-CN"/>
        </w:rPr>
        <w:t>BS can use the muting resource for gNB-gNB CLI handling</w:t>
      </w:r>
      <w:r w:rsidR="00F01E3C">
        <w:rPr>
          <w:lang w:val="en-US" w:eastAsia="zh-CN"/>
        </w:rPr>
        <w:t xml:space="preserve">, e.g. calculate interference </w:t>
      </w:r>
      <w:r w:rsidR="00F01E3C" w:rsidRPr="00F01E3C">
        <w:rPr>
          <w:lang w:val="en-US" w:eastAsia="zh-CN"/>
        </w:rPr>
        <w:t xml:space="preserve">covariance </w:t>
      </w:r>
      <w:r w:rsidR="00F01E3C">
        <w:rPr>
          <w:lang w:val="en-US" w:eastAsia="zh-CN"/>
        </w:rPr>
        <w:t xml:space="preserve">for better </w:t>
      </w:r>
      <w:r w:rsidR="00F01E3C" w:rsidRPr="00F01E3C">
        <w:rPr>
          <w:lang w:val="en-US" w:eastAsia="zh-CN"/>
        </w:rPr>
        <w:t>interference suppression</w:t>
      </w:r>
      <w:r w:rsidR="00F01E3C">
        <w:rPr>
          <w:lang w:val="en-US" w:eastAsia="zh-CN"/>
        </w:rPr>
        <w:t xml:space="preserve"> to get better demodulation performance.</w:t>
      </w:r>
      <w:r w:rsidR="00F01E3C" w:rsidRPr="00F01E3C">
        <w:rPr>
          <w:lang w:val="en-US" w:eastAsia="zh-CN"/>
        </w:rPr>
        <w:t xml:space="preserve"> So we propose to define PUSCH cases with UL resource muting</w:t>
      </w:r>
      <w:r w:rsidR="00F01E3C">
        <w:rPr>
          <w:lang w:val="en-US" w:eastAsia="zh-CN"/>
        </w:rPr>
        <w:t xml:space="preserve"> with </w:t>
      </w:r>
      <w:r w:rsidR="00F01E3C" w:rsidRPr="00F01E3C">
        <w:rPr>
          <w:lang w:val="en-US" w:eastAsia="zh-CN"/>
        </w:rPr>
        <w:t>gNB-gNB interference</w:t>
      </w:r>
      <w:r w:rsidR="00F01E3C">
        <w:rPr>
          <w:lang w:val="en-US" w:eastAsia="zh-CN"/>
        </w:rPr>
        <w:t xml:space="preserve"> modeling</w:t>
      </w:r>
      <w:r w:rsidR="00F01E3C" w:rsidRPr="00F01E3C">
        <w:rPr>
          <w:lang w:val="en-US" w:eastAsia="zh-CN"/>
        </w:rPr>
        <w:t xml:space="preserve"> for both DFT-S-OFDM and CP-OFDM.</w:t>
      </w:r>
    </w:p>
    <w:p w14:paraId="2F7A976D" w14:textId="61F0DC57" w:rsidR="00C0393C" w:rsidRPr="00D44C13" w:rsidRDefault="00F01E3C" w:rsidP="00DE5142">
      <w:pPr>
        <w:pStyle w:val="Proposal"/>
      </w:pPr>
      <w:r>
        <w:t>D</w:t>
      </w:r>
      <w:r w:rsidRPr="00F01E3C">
        <w:t>efine PUSCH cases with UL resource muting with gNB-gNB interference modeling for both DFT-S-OFDM and CP-OFDM.</w:t>
      </w:r>
    </w:p>
    <w:p w14:paraId="6A6E4579" w14:textId="30FBA287" w:rsidR="00DE5142" w:rsidRDefault="00DE5142" w:rsidP="00DE5142">
      <w:pPr>
        <w:rPr>
          <w:b/>
          <w:bCs/>
          <w:u w:val="single"/>
          <w:lang w:val="en-US" w:eastAsia="zh-CN"/>
        </w:rPr>
      </w:pPr>
      <w:r w:rsidRPr="00C8331A">
        <w:rPr>
          <w:rFonts w:hint="eastAsia"/>
          <w:b/>
          <w:bCs/>
          <w:u w:val="single"/>
          <w:lang w:val="en-US" w:eastAsia="zh-CN"/>
        </w:rPr>
        <w:t>P</w:t>
      </w:r>
      <w:r w:rsidRPr="00C8331A">
        <w:rPr>
          <w:b/>
          <w:bCs/>
          <w:u w:val="single"/>
          <w:lang w:val="en-US" w:eastAsia="zh-CN"/>
        </w:rPr>
        <w:t>UCCH</w:t>
      </w:r>
    </w:p>
    <w:p w14:paraId="4096E73D" w14:textId="78D4828C" w:rsidR="00D44C13" w:rsidRDefault="00D44C13" w:rsidP="00DE5142">
      <w:pPr>
        <w:rPr>
          <w:lang w:val="en-US" w:eastAsia="zh-CN"/>
        </w:rPr>
      </w:pPr>
      <w:r w:rsidRPr="00D44C13">
        <w:rPr>
          <w:rFonts w:hint="eastAsia"/>
          <w:lang w:val="en-US" w:eastAsia="zh-CN"/>
        </w:rPr>
        <w:t>F</w:t>
      </w:r>
      <w:r w:rsidRPr="00D44C13">
        <w:rPr>
          <w:lang w:val="en-US" w:eastAsia="zh-CN"/>
        </w:rPr>
        <w:t xml:space="preserve">rom </w:t>
      </w:r>
      <w:r>
        <w:rPr>
          <w:lang w:val="en-US" w:eastAsia="zh-CN"/>
        </w:rPr>
        <w:t xml:space="preserve">demodulation point of view, we don’t see any enhancement for PUCCH, so we propose to </w:t>
      </w:r>
      <w:r w:rsidRPr="00D44C13">
        <w:rPr>
          <w:lang w:val="en-US" w:eastAsia="zh-CN"/>
        </w:rPr>
        <w:t>not define any P</w:t>
      </w:r>
      <w:r>
        <w:rPr>
          <w:lang w:val="en-US" w:eastAsia="zh-CN"/>
        </w:rPr>
        <w:t>UC</w:t>
      </w:r>
      <w:r w:rsidRPr="00D44C13">
        <w:rPr>
          <w:lang w:val="en-US" w:eastAsia="zh-CN"/>
        </w:rPr>
        <w:t>CH demodulation performance requirements for SBFD.</w:t>
      </w:r>
    </w:p>
    <w:p w14:paraId="0BA12362" w14:textId="0866E991" w:rsidR="00D44C13" w:rsidRPr="00D44C13" w:rsidRDefault="00D44C13" w:rsidP="00DE5142">
      <w:pPr>
        <w:pStyle w:val="Proposal"/>
      </w:pPr>
      <w:r>
        <w:t xml:space="preserve">Do </w:t>
      </w:r>
      <w:r w:rsidRPr="00D44C13">
        <w:t>not define any P</w:t>
      </w:r>
      <w:r>
        <w:t>UC</w:t>
      </w:r>
      <w:r w:rsidRPr="00D44C13">
        <w:t>CH demodulation performance requirements for SBFD.</w:t>
      </w:r>
    </w:p>
    <w:p w14:paraId="41194BA9" w14:textId="0564CBCD" w:rsidR="00DE5142" w:rsidRDefault="00DE5142" w:rsidP="00DE5142">
      <w:pPr>
        <w:rPr>
          <w:b/>
          <w:bCs/>
          <w:u w:val="single"/>
          <w:lang w:val="en-US" w:eastAsia="zh-CN"/>
        </w:rPr>
      </w:pPr>
      <w:r w:rsidRPr="00C8331A">
        <w:rPr>
          <w:rFonts w:hint="eastAsia"/>
          <w:b/>
          <w:bCs/>
          <w:u w:val="single"/>
          <w:lang w:val="en-US" w:eastAsia="zh-CN"/>
        </w:rPr>
        <w:t>P</w:t>
      </w:r>
      <w:r w:rsidRPr="00C8331A">
        <w:rPr>
          <w:b/>
          <w:bCs/>
          <w:u w:val="single"/>
          <w:lang w:val="en-US" w:eastAsia="zh-CN"/>
        </w:rPr>
        <w:t>RACH</w:t>
      </w:r>
    </w:p>
    <w:p w14:paraId="06EB397D" w14:textId="566AF49B" w:rsidR="00072E8C" w:rsidRDefault="00072E8C" w:rsidP="00DE5142">
      <w:pPr>
        <w:rPr>
          <w:lang w:val="en-US" w:eastAsia="zh-CN"/>
        </w:rPr>
      </w:pPr>
      <w:r w:rsidRPr="00072E8C">
        <w:rPr>
          <w:lang w:val="en-US" w:eastAsia="zh-CN"/>
        </w:rPr>
        <w:t>Based on RAN1</w:t>
      </w:r>
      <w:r>
        <w:rPr>
          <w:lang w:val="en-US" w:eastAsia="zh-CN"/>
        </w:rPr>
        <w:t xml:space="preserve"> agreements, </w:t>
      </w:r>
      <w:r w:rsidR="00D44C13">
        <w:rPr>
          <w:lang w:val="en-US" w:eastAsia="zh-CN"/>
        </w:rPr>
        <w:t>RO within SBFD symbols is supported. However, there is n</w:t>
      </w:r>
      <w:r w:rsidR="00D44C13" w:rsidRPr="00D44C13">
        <w:rPr>
          <w:lang w:val="en-US" w:eastAsia="zh-CN"/>
        </w:rPr>
        <w:t>o new PRACH format defined</w:t>
      </w:r>
      <w:r w:rsidR="00D44C13">
        <w:rPr>
          <w:lang w:val="en-US" w:eastAsia="zh-CN"/>
        </w:rPr>
        <w:t>, we don’t see any baseband processing algorithm changed. So we propose to not define any PRACH demodulation performance requirements for SBFD.</w:t>
      </w:r>
    </w:p>
    <w:p w14:paraId="6036C9E7" w14:textId="099B96FA" w:rsidR="00D44C13" w:rsidRPr="00072E8C" w:rsidRDefault="00D44C13" w:rsidP="00D44C13">
      <w:pPr>
        <w:pStyle w:val="Proposal"/>
      </w:pPr>
      <w:r>
        <w:t xml:space="preserve">Do </w:t>
      </w:r>
      <w:r w:rsidRPr="00D44C13">
        <w:t>not define any PRACH demodulation performance requirements for SBFD.</w:t>
      </w:r>
    </w:p>
    <w:p w14:paraId="4F4ABD39" w14:textId="6F2CCC52" w:rsidR="001616E8" w:rsidRPr="001B33CB" w:rsidRDefault="00E24AD9" w:rsidP="001616E8">
      <w:pPr>
        <w:pStyle w:val="1"/>
        <w:rPr>
          <w:lang w:val="en-US" w:eastAsia="zh-CN"/>
        </w:rPr>
      </w:pPr>
      <w:r>
        <w:rPr>
          <w:lang w:val="en-US" w:eastAsia="zh-CN"/>
        </w:rPr>
        <w:t>Proposals</w:t>
      </w:r>
    </w:p>
    <w:p w14:paraId="014A150B" w14:textId="2DC2125D"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w:t>
      </w:r>
      <w:r w:rsidR="00690281" w:rsidRPr="00690281">
        <w:rPr>
          <w:lang w:val="en-US" w:eastAsia="zh-CN"/>
        </w:rPr>
        <w:t xml:space="preserve">on </w:t>
      </w:r>
      <w:r w:rsidR="0056708A" w:rsidRPr="0056708A">
        <w:rPr>
          <w:lang w:val="en-US" w:eastAsia="zh-CN"/>
        </w:rPr>
        <w:t>SBFD demodulation performance requirements.</w:t>
      </w:r>
      <w:r w:rsidR="00E24AD9">
        <w:rPr>
          <w:lang w:val="en-US" w:eastAsia="zh-CN"/>
        </w:rPr>
        <w:t xml:space="preserve"> Our </w:t>
      </w:r>
      <w:r w:rsidR="00E24AD9" w:rsidRPr="00E24AD9">
        <w:rPr>
          <w:lang w:val="en-US" w:eastAsia="zh-CN"/>
        </w:rPr>
        <w:t>observations and proposals are:</w:t>
      </w:r>
    </w:p>
    <w:p w14:paraId="0C2CE32B" w14:textId="77777777" w:rsidR="00930DD2" w:rsidRDefault="00930DD2" w:rsidP="00930DD2">
      <w:pPr>
        <w:pStyle w:val="Proposal"/>
        <w:numPr>
          <w:ilvl w:val="0"/>
          <w:numId w:val="38"/>
        </w:numPr>
      </w:pPr>
      <w:r>
        <w:t>C</w:t>
      </w:r>
      <w:r w:rsidRPr="008D6C4E">
        <w:t>onsider one DL subband and one UL subband case as high priority</w:t>
      </w:r>
      <w:r>
        <w:t>.</w:t>
      </w:r>
      <w:r w:rsidRPr="00825D37">
        <w:t xml:space="preserve"> FFS whether to consider two DL subband and one UL subband case based on RAN1 agreement.</w:t>
      </w:r>
    </w:p>
    <w:p w14:paraId="3113A264" w14:textId="77777777" w:rsidR="00930DD2" w:rsidRDefault="00930DD2" w:rsidP="00930DD2">
      <w:pPr>
        <w:pStyle w:val="Proposal"/>
      </w:pPr>
      <w:r>
        <w:rPr>
          <w:rFonts w:hint="eastAsia"/>
        </w:rPr>
        <w:t>D</w:t>
      </w:r>
      <w:r>
        <w:t xml:space="preserve">efine </w:t>
      </w:r>
      <w:r w:rsidRPr="00B03E04">
        <w:t>limited number of additional SBFD cases</w:t>
      </w:r>
      <w:r>
        <w:t>.</w:t>
      </w:r>
    </w:p>
    <w:p w14:paraId="5949B1E4" w14:textId="77777777" w:rsidR="00930DD2" w:rsidRDefault="00930DD2" w:rsidP="00930DD2">
      <w:pPr>
        <w:pStyle w:val="Proposal"/>
      </w:pPr>
      <w:r>
        <w:t>U</w:t>
      </w:r>
      <w:r w:rsidRPr="008D6C4E">
        <w:t xml:space="preserve">se the typical value for the existing TDD cases in TS 38.101-4, i.e. </w:t>
      </w:r>
      <w:r w:rsidRPr="000C1471">
        <w:t>40MHz DL subband + 20MHz UL subband for 30kHz SCS and 100MHz DL subband + 50MHz UL subband for 120kHz SCS</w:t>
      </w:r>
      <w:r>
        <w:t>.</w:t>
      </w:r>
    </w:p>
    <w:p w14:paraId="7B3A5051" w14:textId="77777777" w:rsidR="00930DD2" w:rsidRDefault="00930DD2" w:rsidP="00930DD2">
      <w:pPr>
        <w:pStyle w:val="Proposal"/>
      </w:pPr>
      <w:r>
        <w:t>U</w:t>
      </w:r>
      <w:r w:rsidRPr="00FE3691">
        <w:t>se XXXXXXXXUU for 30kHz SCS and XXXXU for 120kHz for RAN4 SBFD performance demodulation requirements definition</w:t>
      </w:r>
      <w:r w:rsidRPr="000E3FBD">
        <w:t>.</w:t>
      </w:r>
    </w:p>
    <w:p w14:paraId="07282120" w14:textId="77777777" w:rsidR="00930DD2" w:rsidRPr="004077EA" w:rsidRDefault="00930DD2" w:rsidP="00930DD2">
      <w:pPr>
        <w:pStyle w:val="Proposal"/>
      </w:pPr>
      <w:r>
        <w:rPr>
          <w:rFonts w:hint="eastAsia"/>
        </w:rPr>
        <w:t>D</w:t>
      </w:r>
      <w:r>
        <w:t xml:space="preserve">o not consider </w:t>
      </w:r>
      <w:r w:rsidRPr="00306F48">
        <w:t>repetition cases for SBFD</w:t>
      </w:r>
      <w:r>
        <w:t>.</w:t>
      </w:r>
    </w:p>
    <w:p w14:paraId="298B791B" w14:textId="77777777" w:rsidR="00930DD2" w:rsidRPr="00636E4A" w:rsidRDefault="00930DD2" w:rsidP="00930DD2">
      <w:pPr>
        <w:pStyle w:val="Proposal"/>
      </w:pPr>
      <w:r>
        <w:t xml:space="preserve">For </w:t>
      </w:r>
      <w:r w:rsidRPr="00636E4A">
        <w:t>PDSCH demodulation performance requirements</w:t>
      </w:r>
      <w:r>
        <w:t>, use MCS 13 and rank 2.</w:t>
      </w:r>
    </w:p>
    <w:p w14:paraId="66B1C84A" w14:textId="77777777" w:rsidR="00930DD2" w:rsidRDefault="00930DD2" w:rsidP="00930DD2">
      <w:pPr>
        <w:pStyle w:val="Proposal"/>
      </w:pPr>
      <w:r>
        <w:t xml:space="preserve">For </w:t>
      </w:r>
      <w:r w:rsidRPr="00636E4A">
        <w:t>PDSCH demodulation performance requirements</w:t>
      </w:r>
      <w:r>
        <w:t xml:space="preserve">, use </w:t>
      </w:r>
      <w:r w:rsidRPr="00636E4A">
        <w:t>TDLC300-100</w:t>
      </w:r>
      <w:r>
        <w:t>.</w:t>
      </w:r>
    </w:p>
    <w:p w14:paraId="4D5DA3A9" w14:textId="77777777" w:rsidR="00930DD2" w:rsidRDefault="00930DD2" w:rsidP="00930DD2">
      <w:pPr>
        <w:pStyle w:val="Proposal"/>
      </w:pPr>
      <w:r>
        <w:t xml:space="preserve">For PDSCH demodulation performance requirements, use </w:t>
      </w:r>
      <w:r w:rsidRPr="00825D37">
        <w:t xml:space="preserve">the HARQ timeline for </w:t>
      </w:r>
      <w:r w:rsidRPr="001F34C5">
        <w:t>XXXXXXXXUU</w:t>
      </w:r>
      <w:r>
        <w:t xml:space="preserve"> </w:t>
      </w:r>
      <w:r w:rsidRPr="000509B0">
        <w:t xml:space="preserve">TDD pattern </w:t>
      </w:r>
      <w:r>
        <w:t>for 30kHz SCS</w:t>
      </w:r>
      <w:r w:rsidRPr="001F34C5">
        <w:t xml:space="preserve"> and XXXXU </w:t>
      </w:r>
      <w:r w:rsidRPr="000509B0">
        <w:t xml:space="preserve">TDD pattern </w:t>
      </w:r>
      <w:r>
        <w:t xml:space="preserve">for 60kHz SCS as above </w:t>
      </w:r>
      <w:r w:rsidRPr="00825D37">
        <w:t>Figure 2.1.2-1</w:t>
      </w:r>
      <w:r w:rsidRPr="000509B0">
        <w:t xml:space="preserve"> and Figure 2.1.2-2</w:t>
      </w:r>
      <w:r>
        <w:t xml:space="preserve"> respectively.</w:t>
      </w:r>
    </w:p>
    <w:p w14:paraId="1C5C7000" w14:textId="77777777" w:rsidR="00930DD2" w:rsidRPr="000509B0" w:rsidRDefault="00930DD2" w:rsidP="00930DD2">
      <w:pPr>
        <w:pStyle w:val="Proposal"/>
      </w:pPr>
      <w:r>
        <w:lastRenderedPageBreak/>
        <w:t xml:space="preserve">Use </w:t>
      </w:r>
      <w:r w:rsidRPr="000509B0">
        <w:t>4 HARQ processes for both TDD pattern.</w:t>
      </w:r>
    </w:p>
    <w:p w14:paraId="21416F2B" w14:textId="77777777" w:rsidR="00930DD2" w:rsidRPr="00B03E04" w:rsidRDefault="00930DD2" w:rsidP="00930DD2">
      <w:pPr>
        <w:pStyle w:val="Proposal"/>
      </w:pPr>
      <w:r w:rsidRPr="009A6FCD">
        <w:t xml:space="preserve">For PDSCH demodulation performance requirements, use the </w:t>
      </w:r>
      <w:r>
        <w:t>parameters</w:t>
      </w:r>
      <w:r w:rsidRPr="009A6FCD">
        <w:t xml:space="preserve"> as above </w:t>
      </w:r>
      <w:r>
        <w:t>Table</w:t>
      </w:r>
      <w:r w:rsidRPr="009A6FCD">
        <w:t xml:space="preserve"> 2.1.2-1.</w:t>
      </w:r>
    </w:p>
    <w:p w14:paraId="66527CD1" w14:textId="48196CA5" w:rsidR="00930DD2" w:rsidRDefault="001D5AAD" w:rsidP="00C3094F">
      <w:pPr>
        <w:pStyle w:val="Proposal"/>
      </w:pPr>
      <w:r>
        <w:t>N</w:t>
      </w:r>
      <w:r w:rsidRPr="00710250">
        <w:t>ot consider CSI reporting cases for SBFD</w:t>
      </w:r>
      <w:r>
        <w:t xml:space="preserve"> with</w:t>
      </w:r>
      <w:r w:rsidRPr="00710250">
        <w:t xml:space="preserve"> one DL</w:t>
      </w:r>
      <w:r>
        <w:t xml:space="preserve"> </w:t>
      </w:r>
      <w:r w:rsidRPr="00710250">
        <w:t>subband</w:t>
      </w:r>
      <w:r w:rsidR="00930DD2" w:rsidRPr="00710250">
        <w:t>.</w:t>
      </w:r>
      <w:bookmarkStart w:id="1" w:name="_GoBack"/>
      <w:bookmarkEnd w:id="1"/>
    </w:p>
    <w:p w14:paraId="058B409C" w14:textId="77777777" w:rsidR="00930DD2" w:rsidRPr="00AC0141" w:rsidRDefault="00930DD2" w:rsidP="00930DD2">
      <w:pPr>
        <w:pStyle w:val="Proposal"/>
      </w:pPr>
      <w:r>
        <w:t xml:space="preserve">Do </w:t>
      </w:r>
      <w:r w:rsidRPr="00E85A81">
        <w:t>not define any UE demodulation performance requirements for CLI handing.</w:t>
      </w:r>
    </w:p>
    <w:p w14:paraId="4A3A5C9D" w14:textId="77777777" w:rsidR="00930DD2" w:rsidRPr="00A13A3A" w:rsidRDefault="00930DD2" w:rsidP="00930DD2">
      <w:pPr>
        <w:pStyle w:val="Proposal"/>
      </w:pPr>
      <w:r>
        <w:t>U</w:t>
      </w:r>
      <w:r w:rsidRPr="00A13A3A">
        <w:t xml:space="preserve">se XXXXXXXXUU for 30kHz SCS and XXXXU for 120kHz </w:t>
      </w:r>
      <w:r>
        <w:t xml:space="preserve">as the default TDD pattern </w:t>
      </w:r>
      <w:r w:rsidRPr="00A13A3A">
        <w:t>for RAN4 SBFD performance demodulation requirements definition.</w:t>
      </w:r>
    </w:p>
    <w:p w14:paraId="3BFFD8DD" w14:textId="77777777" w:rsidR="00930DD2" w:rsidRPr="00D44C13" w:rsidRDefault="00930DD2" w:rsidP="00930DD2">
      <w:pPr>
        <w:pStyle w:val="Proposal"/>
      </w:pPr>
      <w:r>
        <w:t>D</w:t>
      </w:r>
      <w:r w:rsidRPr="00F01E3C">
        <w:t>efine PUSCH cases with UL resource muting with gNB-gNB interference modeling for both DFT-S-OFDM and CP-OFDM.</w:t>
      </w:r>
    </w:p>
    <w:p w14:paraId="612F6A5A" w14:textId="77777777" w:rsidR="00930DD2" w:rsidRPr="00D44C13" w:rsidRDefault="00930DD2" w:rsidP="00930DD2">
      <w:pPr>
        <w:pStyle w:val="Proposal"/>
      </w:pPr>
      <w:r>
        <w:t xml:space="preserve">Do </w:t>
      </w:r>
      <w:r w:rsidRPr="00D44C13">
        <w:t>not define any P</w:t>
      </w:r>
      <w:r>
        <w:t>UC</w:t>
      </w:r>
      <w:r w:rsidRPr="00D44C13">
        <w:t>CH demodulation performance requirements for SBFD.</w:t>
      </w:r>
    </w:p>
    <w:p w14:paraId="0947379B" w14:textId="2CC1BC23" w:rsidR="00930DD2" w:rsidRPr="00930DD2" w:rsidRDefault="00930DD2" w:rsidP="001616E8">
      <w:pPr>
        <w:pStyle w:val="Proposal"/>
      </w:pPr>
      <w:r>
        <w:t xml:space="preserve">Do </w:t>
      </w:r>
      <w:r w:rsidRPr="00D44C13">
        <w:t>not define any PRACH demodulation performance requirements for SBFD.</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2D2F988B" w:rsidR="0019273B" w:rsidRDefault="00155662" w:rsidP="006E1529">
      <w:pPr>
        <w:pStyle w:val="Reference"/>
        <w:ind w:left="400" w:hanging="400"/>
        <w:rPr>
          <w:lang w:val="en-US" w:eastAsia="zh-CN"/>
        </w:rPr>
      </w:pPr>
      <w:bookmarkStart w:id="2" w:name="_Ref180568124"/>
      <w:r w:rsidRPr="00155662">
        <w:rPr>
          <w:lang w:val="en-US" w:eastAsia="zh-CN"/>
        </w:rPr>
        <w:t>R</w:t>
      </w:r>
      <w:r w:rsidR="00690281" w:rsidRPr="00690281">
        <w:rPr>
          <w:lang w:val="en-US" w:eastAsia="zh-CN"/>
        </w:rPr>
        <w:t>P-</w:t>
      </w:r>
      <w:r w:rsidR="0056708A" w:rsidRPr="0056708A">
        <w:rPr>
          <w:lang w:val="en-US" w:eastAsia="zh-CN"/>
        </w:rPr>
        <w:t>241614</w:t>
      </w:r>
      <w:r w:rsidR="008C7FB6" w:rsidRPr="001B33CB">
        <w:rPr>
          <w:lang w:val="en-US" w:eastAsia="zh-CN"/>
        </w:rPr>
        <w:t xml:space="preserve">, </w:t>
      </w:r>
      <w:r w:rsidR="0056708A" w:rsidRPr="0056708A">
        <w:rPr>
          <w:lang w:val="en-US" w:eastAsia="zh-CN"/>
        </w:rPr>
        <w:t>Revised WID: Evolution of NR duplex operation: Sub-band full duplex (SBFD)</w:t>
      </w:r>
      <w:r w:rsidR="008C7FB6" w:rsidRPr="001B33CB">
        <w:rPr>
          <w:lang w:val="en-US" w:eastAsia="zh-CN"/>
        </w:rPr>
        <w:t>, RAN#1</w:t>
      </w:r>
      <w:r w:rsidR="00690281">
        <w:rPr>
          <w:lang w:val="en-US" w:eastAsia="zh-CN"/>
        </w:rPr>
        <w:t>0</w:t>
      </w:r>
      <w:r w:rsidR="0056708A">
        <w:rPr>
          <w:lang w:val="en-US" w:eastAsia="zh-CN"/>
        </w:rPr>
        <w:t>4</w:t>
      </w:r>
      <w:r w:rsidR="008C7FB6">
        <w:rPr>
          <w:lang w:val="en-US" w:eastAsia="zh-CN"/>
        </w:rPr>
        <w:t>,</w:t>
      </w:r>
      <w:r w:rsidR="008C7FB6" w:rsidRPr="001B33CB">
        <w:rPr>
          <w:lang w:val="en-US" w:eastAsia="zh-CN"/>
        </w:rPr>
        <w:t xml:space="preserve"> </w:t>
      </w:r>
      <w:bookmarkEnd w:id="2"/>
      <w:r w:rsidR="0056708A" w:rsidRPr="0056708A">
        <w:rPr>
          <w:lang w:val="en-US" w:eastAsia="zh-CN"/>
        </w:rPr>
        <w:t>Huawei</w:t>
      </w:r>
    </w:p>
    <w:p w14:paraId="07076747" w14:textId="77777777" w:rsidR="00C02C97" w:rsidRPr="009255BF" w:rsidRDefault="00C02C97" w:rsidP="00C02C97">
      <w:pPr>
        <w:rPr>
          <w:lang w:val="en-US" w:eastAsia="zh-CN"/>
        </w:rPr>
      </w:pPr>
    </w:p>
    <w:sectPr w:rsidR="00C02C97" w:rsidRPr="009255B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55B16" w14:textId="77777777" w:rsidR="001C31E2" w:rsidRDefault="001C31E2">
      <w:pPr>
        <w:spacing w:after="0"/>
      </w:pPr>
      <w:r>
        <w:separator/>
      </w:r>
    </w:p>
  </w:endnote>
  <w:endnote w:type="continuationSeparator" w:id="0">
    <w:p w14:paraId="17612AE2" w14:textId="77777777" w:rsidR="001C31E2" w:rsidRDefault="001C3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47423" w14:textId="77777777" w:rsidR="001C31E2" w:rsidRDefault="001C31E2">
      <w:pPr>
        <w:spacing w:after="0"/>
      </w:pPr>
      <w:r>
        <w:separator/>
      </w:r>
    </w:p>
  </w:footnote>
  <w:footnote w:type="continuationSeparator" w:id="0">
    <w:p w14:paraId="7D4C598B" w14:textId="77777777" w:rsidR="001C31E2" w:rsidRDefault="001C31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09B0"/>
    <w:rsid w:val="000528CE"/>
    <w:rsid w:val="0005442F"/>
    <w:rsid w:val="000646E5"/>
    <w:rsid w:val="000654B3"/>
    <w:rsid w:val="000712AA"/>
    <w:rsid w:val="0007130B"/>
    <w:rsid w:val="00072E8C"/>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2EF7"/>
    <w:rsid w:val="000A4806"/>
    <w:rsid w:val="000A56DE"/>
    <w:rsid w:val="000A5856"/>
    <w:rsid w:val="000A6595"/>
    <w:rsid w:val="000A7290"/>
    <w:rsid w:val="000B135F"/>
    <w:rsid w:val="000B145F"/>
    <w:rsid w:val="000B26AC"/>
    <w:rsid w:val="000C0693"/>
    <w:rsid w:val="000C0D69"/>
    <w:rsid w:val="000C1471"/>
    <w:rsid w:val="000C1D73"/>
    <w:rsid w:val="000C34B4"/>
    <w:rsid w:val="000C3740"/>
    <w:rsid w:val="000C3862"/>
    <w:rsid w:val="000C6606"/>
    <w:rsid w:val="000C68F4"/>
    <w:rsid w:val="000C7B35"/>
    <w:rsid w:val="000D345A"/>
    <w:rsid w:val="000D4CAE"/>
    <w:rsid w:val="000D50AA"/>
    <w:rsid w:val="000D6215"/>
    <w:rsid w:val="000D75A4"/>
    <w:rsid w:val="000E256D"/>
    <w:rsid w:val="000E3FBD"/>
    <w:rsid w:val="000F0B45"/>
    <w:rsid w:val="000F20DF"/>
    <w:rsid w:val="000F3B9B"/>
    <w:rsid w:val="000F6E78"/>
    <w:rsid w:val="00106916"/>
    <w:rsid w:val="00106E4B"/>
    <w:rsid w:val="001108F8"/>
    <w:rsid w:val="001175B5"/>
    <w:rsid w:val="00120715"/>
    <w:rsid w:val="00121693"/>
    <w:rsid w:val="00121D93"/>
    <w:rsid w:val="00125652"/>
    <w:rsid w:val="001272DC"/>
    <w:rsid w:val="00133F69"/>
    <w:rsid w:val="0013608F"/>
    <w:rsid w:val="00136B1B"/>
    <w:rsid w:val="00136C4B"/>
    <w:rsid w:val="00137CF3"/>
    <w:rsid w:val="00141027"/>
    <w:rsid w:val="00141BF1"/>
    <w:rsid w:val="00142697"/>
    <w:rsid w:val="001439A6"/>
    <w:rsid w:val="00147495"/>
    <w:rsid w:val="00153D68"/>
    <w:rsid w:val="00155662"/>
    <w:rsid w:val="00155F68"/>
    <w:rsid w:val="0015739F"/>
    <w:rsid w:val="00157D97"/>
    <w:rsid w:val="001616E8"/>
    <w:rsid w:val="0016657C"/>
    <w:rsid w:val="00170674"/>
    <w:rsid w:val="00170F30"/>
    <w:rsid w:val="00171A20"/>
    <w:rsid w:val="00175DD4"/>
    <w:rsid w:val="00177469"/>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2D9"/>
    <w:rsid w:val="001C0BDB"/>
    <w:rsid w:val="001C1D50"/>
    <w:rsid w:val="001C31E2"/>
    <w:rsid w:val="001C3749"/>
    <w:rsid w:val="001C3ABD"/>
    <w:rsid w:val="001C4440"/>
    <w:rsid w:val="001C6B0F"/>
    <w:rsid w:val="001D0B20"/>
    <w:rsid w:val="001D0E62"/>
    <w:rsid w:val="001D36A0"/>
    <w:rsid w:val="001D54C7"/>
    <w:rsid w:val="001D5AAD"/>
    <w:rsid w:val="001D73BC"/>
    <w:rsid w:val="001D7887"/>
    <w:rsid w:val="001E3115"/>
    <w:rsid w:val="001E37A6"/>
    <w:rsid w:val="001E4668"/>
    <w:rsid w:val="001F09D9"/>
    <w:rsid w:val="001F0B11"/>
    <w:rsid w:val="001F34C5"/>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76E"/>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75C89"/>
    <w:rsid w:val="0028155C"/>
    <w:rsid w:val="00281B55"/>
    <w:rsid w:val="00287C5A"/>
    <w:rsid w:val="002928C5"/>
    <w:rsid w:val="00293E48"/>
    <w:rsid w:val="00294D00"/>
    <w:rsid w:val="002A00F4"/>
    <w:rsid w:val="002A1B72"/>
    <w:rsid w:val="002A3DD0"/>
    <w:rsid w:val="002A4A25"/>
    <w:rsid w:val="002A5BFE"/>
    <w:rsid w:val="002A6C44"/>
    <w:rsid w:val="002A6F82"/>
    <w:rsid w:val="002B666A"/>
    <w:rsid w:val="002C09E5"/>
    <w:rsid w:val="002C29B7"/>
    <w:rsid w:val="002C7212"/>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711A"/>
    <w:rsid w:val="0030044D"/>
    <w:rsid w:val="003011DA"/>
    <w:rsid w:val="00304DEF"/>
    <w:rsid w:val="00306F48"/>
    <w:rsid w:val="00311C8C"/>
    <w:rsid w:val="00312EDF"/>
    <w:rsid w:val="003131AA"/>
    <w:rsid w:val="00314027"/>
    <w:rsid w:val="003146C3"/>
    <w:rsid w:val="0031701D"/>
    <w:rsid w:val="003208DE"/>
    <w:rsid w:val="00322769"/>
    <w:rsid w:val="00326724"/>
    <w:rsid w:val="00327B16"/>
    <w:rsid w:val="00332A2F"/>
    <w:rsid w:val="00342311"/>
    <w:rsid w:val="00342D38"/>
    <w:rsid w:val="00343BBE"/>
    <w:rsid w:val="0034426E"/>
    <w:rsid w:val="00346C56"/>
    <w:rsid w:val="003471F5"/>
    <w:rsid w:val="0034773B"/>
    <w:rsid w:val="00351761"/>
    <w:rsid w:val="00352D53"/>
    <w:rsid w:val="00352F8B"/>
    <w:rsid w:val="00356BEF"/>
    <w:rsid w:val="00356D0D"/>
    <w:rsid w:val="00360633"/>
    <w:rsid w:val="00360E5F"/>
    <w:rsid w:val="00362E89"/>
    <w:rsid w:val="003630C0"/>
    <w:rsid w:val="00363FDF"/>
    <w:rsid w:val="00366056"/>
    <w:rsid w:val="00366E98"/>
    <w:rsid w:val="00370C33"/>
    <w:rsid w:val="0037324C"/>
    <w:rsid w:val="00373B5A"/>
    <w:rsid w:val="003742D3"/>
    <w:rsid w:val="00374D37"/>
    <w:rsid w:val="00374E61"/>
    <w:rsid w:val="00375269"/>
    <w:rsid w:val="00380AFE"/>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419"/>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1DA0"/>
    <w:rsid w:val="00406A4B"/>
    <w:rsid w:val="004077EA"/>
    <w:rsid w:val="00411001"/>
    <w:rsid w:val="0041184C"/>
    <w:rsid w:val="00411E5E"/>
    <w:rsid w:val="00412532"/>
    <w:rsid w:val="00412A1E"/>
    <w:rsid w:val="00412CFF"/>
    <w:rsid w:val="00416BDF"/>
    <w:rsid w:val="00420BF7"/>
    <w:rsid w:val="00420F26"/>
    <w:rsid w:val="00424D22"/>
    <w:rsid w:val="00424EBD"/>
    <w:rsid w:val="00427D2B"/>
    <w:rsid w:val="00427E45"/>
    <w:rsid w:val="00430809"/>
    <w:rsid w:val="004308FF"/>
    <w:rsid w:val="004315F4"/>
    <w:rsid w:val="0043491A"/>
    <w:rsid w:val="0043502C"/>
    <w:rsid w:val="004353D8"/>
    <w:rsid w:val="00435829"/>
    <w:rsid w:val="004427FB"/>
    <w:rsid w:val="00442BD2"/>
    <w:rsid w:val="00444049"/>
    <w:rsid w:val="00447876"/>
    <w:rsid w:val="00451AE3"/>
    <w:rsid w:val="00452050"/>
    <w:rsid w:val="0045261D"/>
    <w:rsid w:val="00452A90"/>
    <w:rsid w:val="00454CB6"/>
    <w:rsid w:val="00456D1C"/>
    <w:rsid w:val="00456FCE"/>
    <w:rsid w:val="004573C7"/>
    <w:rsid w:val="004575B7"/>
    <w:rsid w:val="00464F9E"/>
    <w:rsid w:val="0046504C"/>
    <w:rsid w:val="00471D89"/>
    <w:rsid w:val="00472B09"/>
    <w:rsid w:val="0047352D"/>
    <w:rsid w:val="00474519"/>
    <w:rsid w:val="004749C9"/>
    <w:rsid w:val="004750C1"/>
    <w:rsid w:val="00475203"/>
    <w:rsid w:val="0048020F"/>
    <w:rsid w:val="00481B5B"/>
    <w:rsid w:val="004834DB"/>
    <w:rsid w:val="004842BC"/>
    <w:rsid w:val="00485429"/>
    <w:rsid w:val="00494AE6"/>
    <w:rsid w:val="004A0D58"/>
    <w:rsid w:val="004A64AA"/>
    <w:rsid w:val="004B0938"/>
    <w:rsid w:val="004B25B2"/>
    <w:rsid w:val="004B3CAA"/>
    <w:rsid w:val="004B3F3D"/>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4337"/>
    <w:rsid w:val="004D74A1"/>
    <w:rsid w:val="004D76A4"/>
    <w:rsid w:val="004E25CF"/>
    <w:rsid w:val="004E31ED"/>
    <w:rsid w:val="004F00BD"/>
    <w:rsid w:val="004F476C"/>
    <w:rsid w:val="004F61E8"/>
    <w:rsid w:val="004F6509"/>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2687E"/>
    <w:rsid w:val="005303A3"/>
    <w:rsid w:val="00532969"/>
    <w:rsid w:val="00534252"/>
    <w:rsid w:val="00540D9C"/>
    <w:rsid w:val="00542B1A"/>
    <w:rsid w:val="00542B8D"/>
    <w:rsid w:val="00550FA9"/>
    <w:rsid w:val="005520EE"/>
    <w:rsid w:val="00553722"/>
    <w:rsid w:val="00553E20"/>
    <w:rsid w:val="00560F1D"/>
    <w:rsid w:val="00561B54"/>
    <w:rsid w:val="0056708A"/>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A54B1"/>
    <w:rsid w:val="005B1A8C"/>
    <w:rsid w:val="005B337B"/>
    <w:rsid w:val="005B3B3E"/>
    <w:rsid w:val="005B3DA6"/>
    <w:rsid w:val="005B3DB4"/>
    <w:rsid w:val="005B3FA8"/>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17759"/>
    <w:rsid w:val="00622B6C"/>
    <w:rsid w:val="00624A59"/>
    <w:rsid w:val="00625DE1"/>
    <w:rsid w:val="00626C53"/>
    <w:rsid w:val="00632FF1"/>
    <w:rsid w:val="00633F52"/>
    <w:rsid w:val="0063401D"/>
    <w:rsid w:val="0063536C"/>
    <w:rsid w:val="00636E4A"/>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0047"/>
    <w:rsid w:val="00690281"/>
    <w:rsid w:val="00693842"/>
    <w:rsid w:val="006948DF"/>
    <w:rsid w:val="00695331"/>
    <w:rsid w:val="006954BB"/>
    <w:rsid w:val="006955AD"/>
    <w:rsid w:val="006A295B"/>
    <w:rsid w:val="006A5B6F"/>
    <w:rsid w:val="006A5B93"/>
    <w:rsid w:val="006A6432"/>
    <w:rsid w:val="006A6EA3"/>
    <w:rsid w:val="006B12C7"/>
    <w:rsid w:val="006B3B45"/>
    <w:rsid w:val="006B64A3"/>
    <w:rsid w:val="006B7BB4"/>
    <w:rsid w:val="006C332F"/>
    <w:rsid w:val="006C7B9D"/>
    <w:rsid w:val="006D13BA"/>
    <w:rsid w:val="006E02C8"/>
    <w:rsid w:val="006E1529"/>
    <w:rsid w:val="006E2A89"/>
    <w:rsid w:val="006E6602"/>
    <w:rsid w:val="006F3F95"/>
    <w:rsid w:val="006F4912"/>
    <w:rsid w:val="006F663F"/>
    <w:rsid w:val="006F683B"/>
    <w:rsid w:val="0070093C"/>
    <w:rsid w:val="00701AA5"/>
    <w:rsid w:val="00703C35"/>
    <w:rsid w:val="007054F0"/>
    <w:rsid w:val="00705C39"/>
    <w:rsid w:val="007064D4"/>
    <w:rsid w:val="00710250"/>
    <w:rsid w:val="00710B70"/>
    <w:rsid w:val="00710F64"/>
    <w:rsid w:val="00712EDF"/>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3CA"/>
    <w:rsid w:val="0076674F"/>
    <w:rsid w:val="0077331B"/>
    <w:rsid w:val="0077535B"/>
    <w:rsid w:val="00775C27"/>
    <w:rsid w:val="00776B25"/>
    <w:rsid w:val="007808BE"/>
    <w:rsid w:val="007848FA"/>
    <w:rsid w:val="00786759"/>
    <w:rsid w:val="00791361"/>
    <w:rsid w:val="00794E53"/>
    <w:rsid w:val="007970AF"/>
    <w:rsid w:val="00797441"/>
    <w:rsid w:val="007A07D2"/>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0E53"/>
    <w:rsid w:val="007E13A9"/>
    <w:rsid w:val="007E26E7"/>
    <w:rsid w:val="007E2B76"/>
    <w:rsid w:val="007E47C6"/>
    <w:rsid w:val="007E4D93"/>
    <w:rsid w:val="007E5D5F"/>
    <w:rsid w:val="007E6E59"/>
    <w:rsid w:val="007E7702"/>
    <w:rsid w:val="007E7815"/>
    <w:rsid w:val="007F0770"/>
    <w:rsid w:val="007F3368"/>
    <w:rsid w:val="007F34E4"/>
    <w:rsid w:val="007F518A"/>
    <w:rsid w:val="007F5387"/>
    <w:rsid w:val="007F6C64"/>
    <w:rsid w:val="007F7410"/>
    <w:rsid w:val="00800139"/>
    <w:rsid w:val="00801101"/>
    <w:rsid w:val="008019BF"/>
    <w:rsid w:val="00803939"/>
    <w:rsid w:val="00804A1E"/>
    <w:rsid w:val="00804C38"/>
    <w:rsid w:val="00810CF0"/>
    <w:rsid w:val="00816459"/>
    <w:rsid w:val="00821440"/>
    <w:rsid w:val="0082437D"/>
    <w:rsid w:val="00825730"/>
    <w:rsid w:val="00825BC9"/>
    <w:rsid w:val="00825D37"/>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54FD"/>
    <w:rsid w:val="008902F7"/>
    <w:rsid w:val="00891651"/>
    <w:rsid w:val="00892E05"/>
    <w:rsid w:val="00893FCF"/>
    <w:rsid w:val="00894977"/>
    <w:rsid w:val="00894F29"/>
    <w:rsid w:val="0089645F"/>
    <w:rsid w:val="008A083B"/>
    <w:rsid w:val="008A3793"/>
    <w:rsid w:val="008A469C"/>
    <w:rsid w:val="008A732B"/>
    <w:rsid w:val="008A7439"/>
    <w:rsid w:val="008A7CBE"/>
    <w:rsid w:val="008B10AF"/>
    <w:rsid w:val="008B19A5"/>
    <w:rsid w:val="008B2C1D"/>
    <w:rsid w:val="008B362A"/>
    <w:rsid w:val="008B4D38"/>
    <w:rsid w:val="008C12AA"/>
    <w:rsid w:val="008C22BA"/>
    <w:rsid w:val="008C2707"/>
    <w:rsid w:val="008C70FA"/>
    <w:rsid w:val="008C7FB6"/>
    <w:rsid w:val="008D2D66"/>
    <w:rsid w:val="008D60D0"/>
    <w:rsid w:val="008D6925"/>
    <w:rsid w:val="008D6C4E"/>
    <w:rsid w:val="008E0C69"/>
    <w:rsid w:val="008E2E9E"/>
    <w:rsid w:val="008E43AC"/>
    <w:rsid w:val="008E5255"/>
    <w:rsid w:val="008E670F"/>
    <w:rsid w:val="008F0418"/>
    <w:rsid w:val="008F2E7C"/>
    <w:rsid w:val="008F3912"/>
    <w:rsid w:val="008F3AFE"/>
    <w:rsid w:val="00901DBC"/>
    <w:rsid w:val="00902B8D"/>
    <w:rsid w:val="00903F6A"/>
    <w:rsid w:val="00905797"/>
    <w:rsid w:val="00910DCD"/>
    <w:rsid w:val="00915630"/>
    <w:rsid w:val="009163A1"/>
    <w:rsid w:val="00916F74"/>
    <w:rsid w:val="009215CE"/>
    <w:rsid w:val="00921854"/>
    <w:rsid w:val="00922714"/>
    <w:rsid w:val="009255BF"/>
    <w:rsid w:val="00925F7A"/>
    <w:rsid w:val="00926F4F"/>
    <w:rsid w:val="00930C70"/>
    <w:rsid w:val="00930DD2"/>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034F"/>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A6FCD"/>
    <w:rsid w:val="009B3709"/>
    <w:rsid w:val="009B553C"/>
    <w:rsid w:val="009B703A"/>
    <w:rsid w:val="009C0B96"/>
    <w:rsid w:val="009C0FED"/>
    <w:rsid w:val="009C17B0"/>
    <w:rsid w:val="009C1CE9"/>
    <w:rsid w:val="009C2E19"/>
    <w:rsid w:val="009D1975"/>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3A3A"/>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0141"/>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3E04"/>
    <w:rsid w:val="00B04490"/>
    <w:rsid w:val="00B05953"/>
    <w:rsid w:val="00B10CFA"/>
    <w:rsid w:val="00B12188"/>
    <w:rsid w:val="00B14C8B"/>
    <w:rsid w:val="00B21970"/>
    <w:rsid w:val="00B22B87"/>
    <w:rsid w:val="00B239CC"/>
    <w:rsid w:val="00B26119"/>
    <w:rsid w:val="00B26E8F"/>
    <w:rsid w:val="00B30C97"/>
    <w:rsid w:val="00B31648"/>
    <w:rsid w:val="00B3237E"/>
    <w:rsid w:val="00B34F93"/>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4B4C"/>
    <w:rsid w:val="00B74E6C"/>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34AD"/>
    <w:rsid w:val="00BE654D"/>
    <w:rsid w:val="00BE7244"/>
    <w:rsid w:val="00BE75FF"/>
    <w:rsid w:val="00BF2208"/>
    <w:rsid w:val="00BF4A7D"/>
    <w:rsid w:val="00BF7CF1"/>
    <w:rsid w:val="00C006CD"/>
    <w:rsid w:val="00C02C97"/>
    <w:rsid w:val="00C0393C"/>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8331A"/>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C13"/>
    <w:rsid w:val="00D44F00"/>
    <w:rsid w:val="00D46BD4"/>
    <w:rsid w:val="00D4729B"/>
    <w:rsid w:val="00D4790B"/>
    <w:rsid w:val="00D50405"/>
    <w:rsid w:val="00D514FE"/>
    <w:rsid w:val="00D52A5A"/>
    <w:rsid w:val="00D53400"/>
    <w:rsid w:val="00D53821"/>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1AEA"/>
    <w:rsid w:val="00DE2578"/>
    <w:rsid w:val="00DE26CF"/>
    <w:rsid w:val="00DE3521"/>
    <w:rsid w:val="00DE4A18"/>
    <w:rsid w:val="00DE5142"/>
    <w:rsid w:val="00DE7B31"/>
    <w:rsid w:val="00DE7D7A"/>
    <w:rsid w:val="00DE7DBD"/>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DEE"/>
    <w:rsid w:val="00E77E8A"/>
    <w:rsid w:val="00E8060F"/>
    <w:rsid w:val="00E81EC8"/>
    <w:rsid w:val="00E828FB"/>
    <w:rsid w:val="00E8582B"/>
    <w:rsid w:val="00E85A81"/>
    <w:rsid w:val="00E866B2"/>
    <w:rsid w:val="00E91177"/>
    <w:rsid w:val="00E91F57"/>
    <w:rsid w:val="00E9446E"/>
    <w:rsid w:val="00E945A7"/>
    <w:rsid w:val="00EA3AAF"/>
    <w:rsid w:val="00EA5C37"/>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586C"/>
    <w:rsid w:val="00EF731D"/>
    <w:rsid w:val="00F01E3C"/>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0F37"/>
    <w:rsid w:val="00F512E1"/>
    <w:rsid w:val="00F532C4"/>
    <w:rsid w:val="00F539C3"/>
    <w:rsid w:val="00F55A84"/>
    <w:rsid w:val="00F55D48"/>
    <w:rsid w:val="00F607D8"/>
    <w:rsid w:val="00F63240"/>
    <w:rsid w:val="00F6490D"/>
    <w:rsid w:val="00F66DB1"/>
    <w:rsid w:val="00F70C83"/>
    <w:rsid w:val="00F7182A"/>
    <w:rsid w:val="00F721FC"/>
    <w:rsid w:val="00F77360"/>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DA0"/>
    <w:rsid w:val="00FD6E2D"/>
    <w:rsid w:val="00FE0347"/>
    <w:rsid w:val="00FE1AEA"/>
    <w:rsid w:val="00FE3691"/>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F3B6F619-E853-4386-9BAD-649B563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6E4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A0FCC-A91C-4E33-B82F-EC1B1C4D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10119</TotalTime>
  <Pages>6</Pages>
  <Words>1446</Words>
  <Characters>8245</Characters>
  <Application>Microsoft Office Word</Application>
  <DocSecurity>0</DocSecurity>
  <Lines>68</Lines>
  <Paragraphs>19</Paragraphs>
  <ScaleCrop>false</ScaleCrop>
  <Company>Huawei Technologies Co.,Ltd.</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2025-02-07T08:39:00Z</dcterms:created>
  <dcterms:modified xsi:type="dcterms:W3CDTF">2025-05-09T15:07:00Z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#115</vt:lpwstr>
  </property>
  <property fmtid="{D5CDD505-2E9C-101B-9397-08002B2CF9AE}" pid="3" name="Line2">
    <vt:lpwstr>Malta , MT, 19 - 23 May, 2025</vt:lpwstr>
  </property>
  <property fmtid="{D5CDD505-2E9C-101B-9397-08002B2CF9AE}" pid="4" name="Tdoc">
    <vt:lpwstr>R4-2507027</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SBFD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7.25.6</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1746800758</vt:lpwstr>
  </property>
</Properties>
</file>